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E0F" w:rsidRPr="00D53E0F" w:rsidRDefault="00FA457E" w:rsidP="00607DA1">
      <w:pPr>
        <w:tabs>
          <w:tab w:val="left" w:pos="-85"/>
        </w:tabs>
        <w:suppressAutoHyphens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Проект Договора к документации № 55-ЕП/2-24</w:t>
      </w:r>
    </w:p>
    <w:p w:rsidR="00FA457E" w:rsidRDefault="00FA457E" w:rsidP="00D53E0F">
      <w:pPr>
        <w:suppressAutoHyphens/>
        <w:jc w:val="center"/>
        <w:rPr>
          <w:b/>
          <w:bCs/>
          <w:sz w:val="22"/>
          <w:szCs w:val="22"/>
        </w:rPr>
      </w:pPr>
    </w:p>
    <w:p w:rsidR="00D53E0F" w:rsidRPr="00D53E0F" w:rsidRDefault="00D53E0F" w:rsidP="00D53E0F">
      <w:pPr>
        <w:suppressAutoHyphens/>
        <w:jc w:val="center"/>
        <w:rPr>
          <w:b/>
          <w:bCs/>
          <w:sz w:val="22"/>
          <w:szCs w:val="22"/>
        </w:rPr>
      </w:pPr>
      <w:r w:rsidRPr="00D53E0F">
        <w:rPr>
          <w:b/>
          <w:bCs/>
          <w:sz w:val="22"/>
          <w:szCs w:val="22"/>
        </w:rPr>
        <w:t>ДОГОВОР  ПОДРЯДА  №</w:t>
      </w:r>
      <w:r w:rsidR="00670F9F">
        <w:rPr>
          <w:b/>
          <w:bCs/>
          <w:sz w:val="22"/>
          <w:szCs w:val="22"/>
        </w:rPr>
        <w:t xml:space="preserve"> </w:t>
      </w:r>
      <w:r w:rsidR="003F066E">
        <w:rPr>
          <w:b/>
          <w:bCs/>
          <w:sz w:val="22"/>
          <w:szCs w:val="22"/>
        </w:rPr>
        <w:t>254</w:t>
      </w:r>
      <w:r w:rsidR="00670F9F">
        <w:rPr>
          <w:b/>
          <w:bCs/>
          <w:sz w:val="22"/>
          <w:szCs w:val="22"/>
        </w:rPr>
        <w:t>/Р-202</w:t>
      </w:r>
      <w:r w:rsidR="00EF0FFF">
        <w:rPr>
          <w:b/>
          <w:bCs/>
          <w:sz w:val="22"/>
          <w:szCs w:val="22"/>
        </w:rPr>
        <w:t>4</w:t>
      </w:r>
    </w:p>
    <w:p w:rsidR="00D53E0F" w:rsidRPr="00D53E0F" w:rsidRDefault="00D53E0F" w:rsidP="00D53E0F">
      <w:pPr>
        <w:rPr>
          <w:b/>
          <w:sz w:val="22"/>
          <w:szCs w:val="22"/>
        </w:rPr>
      </w:pPr>
    </w:p>
    <w:p w:rsidR="00D53E0F" w:rsidRPr="00D53E0F" w:rsidRDefault="00D53E0F" w:rsidP="00D53E0F">
      <w:pPr>
        <w:rPr>
          <w:sz w:val="22"/>
          <w:szCs w:val="22"/>
        </w:rPr>
      </w:pPr>
      <w:r w:rsidRPr="00D53E0F">
        <w:rPr>
          <w:sz w:val="22"/>
          <w:szCs w:val="22"/>
        </w:rPr>
        <w:t xml:space="preserve">      г. Нижневартовск                                                                               </w:t>
      </w:r>
      <w:r w:rsidR="00BE5CC0">
        <w:rPr>
          <w:sz w:val="22"/>
          <w:szCs w:val="22"/>
        </w:rPr>
        <w:t xml:space="preserve">   </w:t>
      </w:r>
      <w:r w:rsidR="00670F9F">
        <w:rPr>
          <w:sz w:val="22"/>
          <w:szCs w:val="22"/>
        </w:rPr>
        <w:t xml:space="preserve">   </w:t>
      </w:r>
      <w:r w:rsidR="00BE5CC0">
        <w:rPr>
          <w:sz w:val="22"/>
          <w:szCs w:val="22"/>
        </w:rPr>
        <w:t xml:space="preserve">    </w:t>
      </w:r>
      <w:r w:rsidRPr="00D53E0F">
        <w:rPr>
          <w:sz w:val="22"/>
          <w:szCs w:val="22"/>
        </w:rPr>
        <w:t xml:space="preserve">    «____» ________20</w:t>
      </w:r>
      <w:r w:rsidR="000F2DA2">
        <w:rPr>
          <w:sz w:val="22"/>
          <w:szCs w:val="22"/>
        </w:rPr>
        <w:t>2</w:t>
      </w:r>
      <w:r w:rsidR="00EF0FFF">
        <w:rPr>
          <w:sz w:val="22"/>
          <w:szCs w:val="22"/>
        </w:rPr>
        <w:t>4</w:t>
      </w:r>
      <w:r w:rsidR="000F2DA2">
        <w:rPr>
          <w:sz w:val="22"/>
          <w:szCs w:val="22"/>
        </w:rPr>
        <w:t xml:space="preserve"> </w:t>
      </w:r>
      <w:r w:rsidRPr="00D53E0F">
        <w:rPr>
          <w:sz w:val="22"/>
          <w:szCs w:val="22"/>
        </w:rPr>
        <w:t>г.</w:t>
      </w:r>
    </w:p>
    <w:p w:rsidR="00D53E0F" w:rsidRPr="00EF0FFF" w:rsidRDefault="00D53E0F" w:rsidP="00D53E0F">
      <w:pPr>
        <w:rPr>
          <w:b/>
          <w:sz w:val="22"/>
          <w:szCs w:val="22"/>
        </w:rPr>
      </w:pPr>
      <w:r w:rsidRPr="00D53E0F">
        <w:rPr>
          <w:b/>
          <w:sz w:val="22"/>
          <w:szCs w:val="22"/>
        </w:rPr>
        <w:t xml:space="preserve"> </w:t>
      </w:r>
    </w:p>
    <w:p w:rsidR="00D53E0F" w:rsidRPr="00EF0FFF" w:rsidRDefault="00D53E0F" w:rsidP="00D53E0F">
      <w:pPr>
        <w:suppressAutoHyphens/>
        <w:jc w:val="both"/>
        <w:rPr>
          <w:b/>
          <w:bCs/>
          <w:sz w:val="22"/>
          <w:szCs w:val="22"/>
        </w:rPr>
      </w:pPr>
      <w:r w:rsidRPr="00EF0FFF">
        <w:rPr>
          <w:b/>
          <w:sz w:val="22"/>
          <w:szCs w:val="22"/>
        </w:rPr>
        <w:t xml:space="preserve">     </w:t>
      </w:r>
      <w:r w:rsidR="000F2DA2" w:rsidRPr="00EF0FFF">
        <w:rPr>
          <w:b/>
          <w:sz w:val="22"/>
          <w:szCs w:val="22"/>
        </w:rPr>
        <w:t xml:space="preserve">      </w:t>
      </w:r>
      <w:r w:rsidRPr="00EF0FFF">
        <w:rPr>
          <w:b/>
          <w:bCs/>
          <w:sz w:val="22"/>
          <w:szCs w:val="22"/>
        </w:rPr>
        <w:t>Акционерное общество «Черногорэнерго» (АО «Черногорэнерго»)</w:t>
      </w:r>
      <w:r w:rsidRPr="00EF0FFF">
        <w:rPr>
          <w:sz w:val="22"/>
          <w:szCs w:val="22"/>
        </w:rPr>
        <w:t xml:space="preserve">, именуемое в дальнейшем </w:t>
      </w:r>
      <w:r w:rsidRPr="00EF0FFF">
        <w:rPr>
          <w:b/>
          <w:sz w:val="22"/>
          <w:szCs w:val="22"/>
        </w:rPr>
        <w:t>«Заказчик»</w:t>
      </w:r>
      <w:r w:rsidRPr="00EF0FFF">
        <w:rPr>
          <w:sz w:val="22"/>
          <w:szCs w:val="22"/>
        </w:rPr>
        <w:t>, в лице Генерального директора Савицкой Светланы Евгеньевны, действующей на основании Устава, с одной стороны, и</w:t>
      </w:r>
      <w:r w:rsidRPr="00EF0FFF">
        <w:rPr>
          <w:b/>
          <w:bCs/>
          <w:sz w:val="22"/>
          <w:szCs w:val="22"/>
        </w:rPr>
        <w:t xml:space="preserve"> </w:t>
      </w:r>
    </w:p>
    <w:p w:rsidR="0093164A" w:rsidRPr="00FA457E" w:rsidRDefault="00D53E0F" w:rsidP="003F066E">
      <w:pPr>
        <w:suppressAutoHyphens/>
        <w:jc w:val="both"/>
        <w:rPr>
          <w:sz w:val="22"/>
          <w:szCs w:val="22"/>
        </w:rPr>
      </w:pPr>
      <w:r w:rsidRPr="00EF0FFF">
        <w:rPr>
          <w:b/>
          <w:sz w:val="22"/>
          <w:szCs w:val="22"/>
        </w:rPr>
        <w:t xml:space="preserve">     </w:t>
      </w:r>
      <w:r w:rsidR="0049344E" w:rsidRPr="00EF0FFF">
        <w:rPr>
          <w:b/>
          <w:sz w:val="22"/>
          <w:szCs w:val="22"/>
        </w:rPr>
        <w:t xml:space="preserve">    </w:t>
      </w:r>
      <w:r w:rsidRPr="00EF0FFF">
        <w:rPr>
          <w:b/>
          <w:sz w:val="22"/>
          <w:szCs w:val="22"/>
        </w:rPr>
        <w:t xml:space="preserve"> </w:t>
      </w:r>
      <w:r w:rsidR="007E1571" w:rsidRPr="00EF0FFF">
        <w:rPr>
          <w:b/>
          <w:sz w:val="22"/>
          <w:szCs w:val="22"/>
        </w:rPr>
        <w:t xml:space="preserve">Общество с ограниченной </w:t>
      </w:r>
      <w:r w:rsidR="0049344E" w:rsidRPr="00EF0FFF">
        <w:rPr>
          <w:b/>
          <w:sz w:val="22"/>
          <w:szCs w:val="22"/>
        </w:rPr>
        <w:t>ответственностью</w:t>
      </w:r>
      <w:r w:rsidR="007E1571" w:rsidRPr="00EF0FFF">
        <w:rPr>
          <w:b/>
          <w:sz w:val="22"/>
          <w:szCs w:val="22"/>
        </w:rPr>
        <w:t xml:space="preserve"> </w:t>
      </w:r>
      <w:r w:rsidR="00746DD4" w:rsidRPr="00EF0FFF">
        <w:rPr>
          <w:b/>
          <w:sz w:val="22"/>
          <w:szCs w:val="22"/>
        </w:rPr>
        <w:t>«</w:t>
      </w:r>
      <w:proofErr w:type="spellStart"/>
      <w:r w:rsidR="00746DD4" w:rsidRPr="00EF0FFF">
        <w:rPr>
          <w:b/>
          <w:sz w:val="22"/>
          <w:szCs w:val="22"/>
        </w:rPr>
        <w:t>А</w:t>
      </w:r>
      <w:r w:rsidR="00C62AAE">
        <w:rPr>
          <w:b/>
          <w:sz w:val="22"/>
          <w:szCs w:val="22"/>
        </w:rPr>
        <w:t>ган</w:t>
      </w:r>
      <w:r w:rsidR="00746DD4" w:rsidRPr="00EF0FFF">
        <w:rPr>
          <w:b/>
          <w:sz w:val="22"/>
          <w:szCs w:val="22"/>
        </w:rPr>
        <w:t>-Д</w:t>
      </w:r>
      <w:proofErr w:type="spellEnd"/>
      <w:r w:rsidR="00746DD4" w:rsidRPr="00EF0FFF">
        <w:rPr>
          <w:b/>
          <w:sz w:val="22"/>
          <w:szCs w:val="22"/>
        </w:rPr>
        <w:t>» (ООО «</w:t>
      </w:r>
      <w:proofErr w:type="spellStart"/>
      <w:r w:rsidR="00746DD4" w:rsidRPr="00EF0FFF">
        <w:rPr>
          <w:b/>
          <w:sz w:val="22"/>
          <w:szCs w:val="22"/>
        </w:rPr>
        <w:t>А</w:t>
      </w:r>
      <w:r w:rsidR="00C62AAE">
        <w:rPr>
          <w:b/>
          <w:sz w:val="22"/>
          <w:szCs w:val="22"/>
        </w:rPr>
        <w:t>ган</w:t>
      </w:r>
      <w:r w:rsidR="00746DD4" w:rsidRPr="00EF0FFF">
        <w:rPr>
          <w:b/>
          <w:sz w:val="22"/>
          <w:szCs w:val="22"/>
        </w:rPr>
        <w:t>-Д</w:t>
      </w:r>
      <w:proofErr w:type="spellEnd"/>
      <w:r w:rsidR="00746DD4" w:rsidRPr="00EF0FFF">
        <w:rPr>
          <w:b/>
          <w:sz w:val="22"/>
          <w:szCs w:val="22"/>
        </w:rPr>
        <w:t>»)</w:t>
      </w:r>
      <w:r w:rsidR="00746DD4" w:rsidRPr="00EF0FFF">
        <w:rPr>
          <w:sz w:val="22"/>
          <w:szCs w:val="22"/>
        </w:rPr>
        <w:t xml:space="preserve">, именуемое в дальнейшем </w:t>
      </w:r>
      <w:r w:rsidR="00746DD4" w:rsidRPr="00EF0FFF">
        <w:rPr>
          <w:b/>
          <w:sz w:val="22"/>
          <w:szCs w:val="22"/>
        </w:rPr>
        <w:t>«</w:t>
      </w:r>
      <w:r w:rsidR="00746DD4" w:rsidRPr="00FA457E">
        <w:rPr>
          <w:b/>
          <w:sz w:val="22"/>
          <w:szCs w:val="22"/>
        </w:rPr>
        <w:t>Подрядчик»</w:t>
      </w:r>
      <w:r w:rsidR="00746DD4" w:rsidRPr="00FA457E">
        <w:rPr>
          <w:sz w:val="22"/>
          <w:szCs w:val="22"/>
        </w:rPr>
        <w:t>, в лице Директора Бартеневой Галины Владимировны, действующей на основании Устава,</w:t>
      </w:r>
      <w:r w:rsidRPr="00FA457E">
        <w:rPr>
          <w:sz w:val="22"/>
          <w:szCs w:val="22"/>
        </w:rPr>
        <w:t xml:space="preserve"> с другой стороны, вместе именуемые </w:t>
      </w:r>
      <w:r w:rsidRPr="00FA457E">
        <w:rPr>
          <w:b/>
          <w:sz w:val="22"/>
          <w:szCs w:val="22"/>
        </w:rPr>
        <w:t>«Стороны</w:t>
      </w:r>
      <w:r w:rsidRPr="00FA457E">
        <w:rPr>
          <w:sz w:val="22"/>
          <w:szCs w:val="22"/>
        </w:rPr>
        <w:t xml:space="preserve">», а по отдельности – </w:t>
      </w:r>
      <w:r w:rsidRPr="00FA457E">
        <w:rPr>
          <w:b/>
          <w:sz w:val="22"/>
          <w:szCs w:val="22"/>
        </w:rPr>
        <w:t>«Сторона</w:t>
      </w:r>
      <w:r w:rsidRPr="00FA457E">
        <w:rPr>
          <w:sz w:val="22"/>
          <w:szCs w:val="22"/>
        </w:rPr>
        <w:t>»,</w:t>
      </w:r>
      <w:r w:rsidR="00415932" w:rsidRPr="00FA457E">
        <w:rPr>
          <w:sz w:val="22"/>
          <w:szCs w:val="22"/>
        </w:rPr>
        <w:t xml:space="preserve"> на основании </w:t>
      </w:r>
      <w:r w:rsidR="00D33B7F" w:rsidRPr="00FA457E">
        <w:rPr>
          <w:sz w:val="22"/>
          <w:szCs w:val="22"/>
        </w:rPr>
        <w:t xml:space="preserve"> </w:t>
      </w:r>
      <w:r w:rsidR="00670F9F" w:rsidRPr="00FA457E">
        <w:rPr>
          <w:sz w:val="22"/>
          <w:szCs w:val="22"/>
        </w:rPr>
        <w:t>Приказа № ___________ от «___» ________202</w:t>
      </w:r>
      <w:r w:rsidR="00746DD4" w:rsidRPr="00FA457E">
        <w:rPr>
          <w:sz w:val="22"/>
          <w:szCs w:val="22"/>
        </w:rPr>
        <w:t>4</w:t>
      </w:r>
      <w:r w:rsidR="00670F9F" w:rsidRPr="00FA457E">
        <w:rPr>
          <w:sz w:val="22"/>
          <w:szCs w:val="22"/>
        </w:rPr>
        <w:t xml:space="preserve"> года «Об осуществлении закупки у единственного поставщика»</w:t>
      </w:r>
      <w:r w:rsidR="00FA457E" w:rsidRPr="00FA457E">
        <w:rPr>
          <w:sz w:val="22"/>
          <w:szCs w:val="22"/>
        </w:rPr>
        <w:t xml:space="preserve"> (№ 55-ЕП/2024)</w:t>
      </w:r>
      <w:r w:rsidR="00670F9F" w:rsidRPr="00FA457E">
        <w:rPr>
          <w:sz w:val="22"/>
          <w:szCs w:val="22"/>
        </w:rPr>
        <w:t xml:space="preserve">, </w:t>
      </w:r>
      <w:r w:rsidRPr="00FA457E">
        <w:rPr>
          <w:sz w:val="22"/>
          <w:szCs w:val="22"/>
        </w:rPr>
        <w:t>заключили настоящий договор о нижеследующем:</w:t>
      </w:r>
    </w:p>
    <w:p w:rsidR="0093164A" w:rsidRPr="00FA457E" w:rsidRDefault="0093164A" w:rsidP="00DC31CE">
      <w:pPr>
        <w:numPr>
          <w:ilvl w:val="0"/>
          <w:numId w:val="5"/>
        </w:numPr>
        <w:tabs>
          <w:tab w:val="left" w:pos="284"/>
        </w:tabs>
        <w:suppressAutoHyphens/>
        <w:ind w:left="0" w:firstLine="0"/>
        <w:jc w:val="center"/>
        <w:rPr>
          <w:b/>
          <w:sz w:val="22"/>
          <w:szCs w:val="22"/>
        </w:rPr>
      </w:pPr>
      <w:r w:rsidRPr="00FA457E">
        <w:rPr>
          <w:b/>
          <w:sz w:val="22"/>
          <w:szCs w:val="22"/>
        </w:rPr>
        <w:t>ПРЕДМЕТ ДОГОВОРА</w:t>
      </w:r>
    </w:p>
    <w:p w:rsidR="005915BA" w:rsidRPr="00FA457E" w:rsidRDefault="005915BA" w:rsidP="005915BA">
      <w:pPr>
        <w:suppressAutoHyphens/>
        <w:ind w:left="1080"/>
        <w:rPr>
          <w:b/>
          <w:sz w:val="22"/>
          <w:szCs w:val="22"/>
        </w:rPr>
      </w:pPr>
    </w:p>
    <w:p w:rsidR="00A70845" w:rsidRPr="00FA457E" w:rsidRDefault="00EF731A" w:rsidP="00606C38">
      <w:pPr>
        <w:suppressAutoHyphens/>
        <w:jc w:val="both"/>
        <w:rPr>
          <w:b/>
          <w:sz w:val="22"/>
          <w:szCs w:val="22"/>
        </w:rPr>
      </w:pPr>
      <w:r w:rsidRPr="00FA457E">
        <w:rPr>
          <w:noProof/>
          <w:sz w:val="22"/>
          <w:szCs w:val="22"/>
        </w:rPr>
        <w:t>1</w:t>
      </w:r>
      <w:r w:rsidR="0093164A" w:rsidRPr="00FA457E">
        <w:rPr>
          <w:noProof/>
          <w:sz w:val="22"/>
          <w:szCs w:val="22"/>
        </w:rPr>
        <w:t>.1.</w:t>
      </w:r>
      <w:r w:rsidR="0093164A" w:rsidRPr="00FA457E">
        <w:rPr>
          <w:sz w:val="22"/>
          <w:szCs w:val="22"/>
        </w:rPr>
        <w:t xml:space="preserve"> </w:t>
      </w:r>
      <w:r w:rsidR="000D0CE2" w:rsidRPr="00FA457E">
        <w:rPr>
          <w:sz w:val="22"/>
          <w:szCs w:val="22"/>
        </w:rPr>
        <w:t>Заказ</w:t>
      </w:r>
      <w:r w:rsidR="009E2181" w:rsidRPr="00FA457E">
        <w:rPr>
          <w:sz w:val="22"/>
          <w:szCs w:val="22"/>
        </w:rPr>
        <w:t>чик поручает</w:t>
      </w:r>
      <w:r w:rsidR="0093164A" w:rsidRPr="00FA457E">
        <w:rPr>
          <w:sz w:val="22"/>
          <w:szCs w:val="22"/>
        </w:rPr>
        <w:t xml:space="preserve">, а </w:t>
      </w:r>
      <w:r w:rsidR="000D0CE2" w:rsidRPr="00FA457E">
        <w:rPr>
          <w:sz w:val="22"/>
          <w:szCs w:val="22"/>
        </w:rPr>
        <w:t>П</w:t>
      </w:r>
      <w:r w:rsidR="0093164A" w:rsidRPr="00FA457E">
        <w:rPr>
          <w:sz w:val="22"/>
          <w:szCs w:val="22"/>
        </w:rPr>
        <w:t>одрядчик обя</w:t>
      </w:r>
      <w:r w:rsidR="008A0E89" w:rsidRPr="00FA457E">
        <w:rPr>
          <w:sz w:val="22"/>
          <w:szCs w:val="22"/>
        </w:rPr>
        <w:t xml:space="preserve">зуется выполнить своими силами </w:t>
      </w:r>
      <w:r w:rsidR="002919E3" w:rsidRPr="00FA457E">
        <w:rPr>
          <w:sz w:val="22"/>
          <w:szCs w:val="22"/>
        </w:rPr>
        <w:t xml:space="preserve"> </w:t>
      </w:r>
      <w:r w:rsidR="00F73639" w:rsidRPr="00FA457E">
        <w:rPr>
          <w:sz w:val="22"/>
          <w:szCs w:val="22"/>
        </w:rPr>
        <w:t>в</w:t>
      </w:r>
      <w:r w:rsidR="002919E3" w:rsidRPr="00FA457E">
        <w:rPr>
          <w:sz w:val="22"/>
          <w:szCs w:val="22"/>
        </w:rPr>
        <w:t xml:space="preserve"> </w:t>
      </w:r>
      <w:r w:rsidR="00F73639" w:rsidRPr="00FA457E">
        <w:rPr>
          <w:sz w:val="22"/>
          <w:szCs w:val="22"/>
        </w:rPr>
        <w:t xml:space="preserve"> пределах договорной стоимости</w:t>
      </w:r>
      <w:r w:rsidR="003F066E" w:rsidRPr="00FA457E">
        <w:rPr>
          <w:sz w:val="22"/>
          <w:szCs w:val="22"/>
        </w:rPr>
        <w:t xml:space="preserve"> </w:t>
      </w:r>
      <w:r w:rsidR="00746DD4" w:rsidRPr="00FA457E">
        <w:rPr>
          <w:b/>
          <w:sz w:val="22"/>
          <w:szCs w:val="22"/>
        </w:rPr>
        <w:t xml:space="preserve">комплекс компенсационных мероприятий по  </w:t>
      </w:r>
      <w:proofErr w:type="gramStart"/>
      <w:r w:rsidR="00746DD4" w:rsidRPr="00FA457E">
        <w:rPr>
          <w:b/>
          <w:sz w:val="22"/>
          <w:szCs w:val="22"/>
        </w:rPr>
        <w:t>искусственному</w:t>
      </w:r>
      <w:proofErr w:type="gramEnd"/>
      <w:r w:rsidR="00746DD4" w:rsidRPr="00FA457E">
        <w:rPr>
          <w:b/>
          <w:sz w:val="22"/>
          <w:szCs w:val="22"/>
        </w:rPr>
        <w:t xml:space="preserve"> </w:t>
      </w:r>
      <w:proofErr w:type="spellStart"/>
      <w:r w:rsidR="00746DD4" w:rsidRPr="00FA457E">
        <w:rPr>
          <w:b/>
          <w:sz w:val="22"/>
          <w:szCs w:val="22"/>
        </w:rPr>
        <w:t>лесовосстановлению</w:t>
      </w:r>
      <w:proofErr w:type="spellEnd"/>
      <w:r w:rsidR="00A70845" w:rsidRPr="00FA457E">
        <w:rPr>
          <w:b/>
          <w:sz w:val="22"/>
          <w:szCs w:val="22"/>
        </w:rPr>
        <w:t>.</w:t>
      </w:r>
    </w:p>
    <w:p w:rsidR="00F73639" w:rsidRPr="00FA457E" w:rsidRDefault="00EF731A" w:rsidP="00606C38">
      <w:pPr>
        <w:suppressAutoHyphens/>
        <w:jc w:val="both"/>
        <w:rPr>
          <w:sz w:val="22"/>
          <w:szCs w:val="22"/>
        </w:rPr>
      </w:pPr>
      <w:r w:rsidRPr="00FA457E">
        <w:rPr>
          <w:sz w:val="22"/>
          <w:szCs w:val="22"/>
        </w:rPr>
        <w:t>1</w:t>
      </w:r>
      <w:r w:rsidR="0093164A" w:rsidRPr="00FA457E">
        <w:rPr>
          <w:sz w:val="22"/>
          <w:szCs w:val="22"/>
        </w:rPr>
        <w:t>.2.</w:t>
      </w:r>
      <w:r w:rsidR="009E2181" w:rsidRPr="00FA457E">
        <w:rPr>
          <w:sz w:val="22"/>
          <w:szCs w:val="22"/>
        </w:rPr>
        <w:t xml:space="preserve"> </w:t>
      </w:r>
      <w:r w:rsidR="00474A84" w:rsidRPr="00FA457E">
        <w:rPr>
          <w:sz w:val="22"/>
          <w:szCs w:val="22"/>
        </w:rPr>
        <w:t>Заказчик</w:t>
      </w:r>
      <w:r w:rsidR="0093164A" w:rsidRPr="00FA457E">
        <w:rPr>
          <w:sz w:val="22"/>
          <w:szCs w:val="22"/>
        </w:rPr>
        <w:t xml:space="preserve"> обязуется принять и оплатить выполненные </w:t>
      </w:r>
      <w:r w:rsidR="00474A84" w:rsidRPr="00FA457E">
        <w:rPr>
          <w:sz w:val="22"/>
          <w:szCs w:val="22"/>
        </w:rPr>
        <w:t>П</w:t>
      </w:r>
      <w:r w:rsidR="0093164A" w:rsidRPr="00FA457E">
        <w:rPr>
          <w:sz w:val="22"/>
          <w:szCs w:val="22"/>
        </w:rPr>
        <w:t>одрядчиком работы на условиях, предусмотренных настоящим договором.</w:t>
      </w:r>
    </w:p>
    <w:p w:rsidR="0049344E" w:rsidRPr="00FA457E" w:rsidRDefault="00F73639" w:rsidP="00606C38">
      <w:pPr>
        <w:tabs>
          <w:tab w:val="left" w:pos="0"/>
        </w:tabs>
        <w:jc w:val="both"/>
        <w:rPr>
          <w:sz w:val="22"/>
          <w:szCs w:val="22"/>
        </w:rPr>
      </w:pPr>
      <w:r w:rsidRPr="00FA457E">
        <w:rPr>
          <w:sz w:val="22"/>
          <w:szCs w:val="22"/>
        </w:rPr>
        <w:t xml:space="preserve">1.3. </w:t>
      </w:r>
      <w:r w:rsidR="0049344E" w:rsidRPr="00FA457E">
        <w:rPr>
          <w:sz w:val="22"/>
          <w:szCs w:val="22"/>
        </w:rPr>
        <w:t>Саженцы, указанные в.1.1. настоящего договора должны быть рай</w:t>
      </w:r>
      <w:r w:rsidR="00746DD4" w:rsidRPr="00FA457E">
        <w:rPr>
          <w:sz w:val="22"/>
          <w:szCs w:val="22"/>
        </w:rPr>
        <w:t>о</w:t>
      </w:r>
      <w:r w:rsidR="0049344E" w:rsidRPr="00FA457E">
        <w:rPr>
          <w:sz w:val="22"/>
          <w:szCs w:val="22"/>
        </w:rPr>
        <w:t>нированы для климатических у</w:t>
      </w:r>
      <w:r w:rsidR="0049344E" w:rsidRPr="00FA457E">
        <w:rPr>
          <w:sz w:val="22"/>
          <w:szCs w:val="22"/>
        </w:rPr>
        <w:t>с</w:t>
      </w:r>
      <w:r w:rsidR="0049344E" w:rsidRPr="00FA457E">
        <w:rPr>
          <w:sz w:val="22"/>
          <w:szCs w:val="22"/>
        </w:rPr>
        <w:t>ловий местности выполнения работ.</w:t>
      </w:r>
    </w:p>
    <w:p w:rsidR="00F73639" w:rsidRPr="00FA457E" w:rsidRDefault="0049344E" w:rsidP="00606C38">
      <w:pPr>
        <w:tabs>
          <w:tab w:val="left" w:pos="0"/>
        </w:tabs>
        <w:jc w:val="both"/>
        <w:rPr>
          <w:sz w:val="22"/>
          <w:szCs w:val="22"/>
        </w:rPr>
      </w:pPr>
      <w:r w:rsidRPr="00FA457E">
        <w:rPr>
          <w:sz w:val="22"/>
          <w:szCs w:val="22"/>
        </w:rPr>
        <w:t xml:space="preserve">1.4. </w:t>
      </w:r>
      <w:r w:rsidR="00F73639" w:rsidRPr="00FA457E">
        <w:rPr>
          <w:sz w:val="22"/>
          <w:szCs w:val="22"/>
        </w:rPr>
        <w:t>В случае необходимости Стороны допускают уменьшение объема выполняемых работ или выполн</w:t>
      </w:r>
      <w:r w:rsidR="00F73639" w:rsidRPr="00FA457E">
        <w:rPr>
          <w:sz w:val="22"/>
          <w:szCs w:val="22"/>
        </w:rPr>
        <w:t>е</w:t>
      </w:r>
      <w:r w:rsidR="00F73639" w:rsidRPr="00FA457E">
        <w:rPr>
          <w:sz w:val="22"/>
          <w:szCs w:val="22"/>
        </w:rPr>
        <w:t xml:space="preserve">ние дополнительного объема работ. </w:t>
      </w:r>
    </w:p>
    <w:p w:rsidR="00F73639" w:rsidRPr="00FA457E" w:rsidRDefault="00F73639" w:rsidP="0049344E">
      <w:pPr>
        <w:numPr>
          <w:ilvl w:val="1"/>
          <w:numId w:val="11"/>
        </w:numPr>
        <w:tabs>
          <w:tab w:val="left" w:pos="0"/>
          <w:tab w:val="left" w:pos="567"/>
          <w:tab w:val="left" w:pos="993"/>
        </w:tabs>
        <w:ind w:left="0" w:firstLine="0"/>
        <w:jc w:val="both"/>
        <w:rPr>
          <w:sz w:val="22"/>
          <w:szCs w:val="22"/>
        </w:rPr>
      </w:pPr>
      <w:r w:rsidRPr="00FA457E">
        <w:rPr>
          <w:sz w:val="22"/>
          <w:szCs w:val="22"/>
        </w:rPr>
        <w:t>Изменение объема работ  оформляется путем подписания обеими Сторонами Дополнительного с</w:t>
      </w:r>
      <w:r w:rsidRPr="00FA457E">
        <w:rPr>
          <w:sz w:val="22"/>
          <w:szCs w:val="22"/>
        </w:rPr>
        <w:t>о</w:t>
      </w:r>
      <w:r w:rsidRPr="00FA457E">
        <w:rPr>
          <w:sz w:val="22"/>
          <w:szCs w:val="22"/>
        </w:rPr>
        <w:t xml:space="preserve">глашения к настоящему </w:t>
      </w:r>
      <w:r w:rsidR="00F20987" w:rsidRPr="00FA457E">
        <w:rPr>
          <w:sz w:val="22"/>
          <w:szCs w:val="22"/>
        </w:rPr>
        <w:t>д</w:t>
      </w:r>
      <w:r w:rsidRPr="00FA457E">
        <w:rPr>
          <w:sz w:val="22"/>
          <w:szCs w:val="22"/>
        </w:rPr>
        <w:t>оговору, в котором согласовываются необходимые условия выполнения работ.</w:t>
      </w:r>
    </w:p>
    <w:p w:rsidR="005560F6" w:rsidRPr="00FA457E" w:rsidRDefault="005560F6" w:rsidP="0049344E">
      <w:pPr>
        <w:numPr>
          <w:ilvl w:val="1"/>
          <w:numId w:val="11"/>
        </w:numPr>
        <w:tabs>
          <w:tab w:val="left" w:pos="0"/>
          <w:tab w:val="left" w:pos="567"/>
          <w:tab w:val="left" w:pos="993"/>
        </w:tabs>
        <w:ind w:left="0" w:firstLine="0"/>
        <w:jc w:val="both"/>
        <w:rPr>
          <w:sz w:val="22"/>
          <w:szCs w:val="22"/>
        </w:rPr>
      </w:pPr>
      <w:r w:rsidRPr="00FA457E">
        <w:rPr>
          <w:sz w:val="22"/>
          <w:szCs w:val="22"/>
        </w:rPr>
        <w:t>Место выполнения работ</w:t>
      </w:r>
      <w:r w:rsidR="00863688" w:rsidRPr="00FA457E">
        <w:rPr>
          <w:sz w:val="22"/>
          <w:szCs w:val="22"/>
        </w:rPr>
        <w:t xml:space="preserve"> (расположение объекта)</w:t>
      </w:r>
      <w:r w:rsidRPr="00FA457E">
        <w:rPr>
          <w:sz w:val="22"/>
          <w:szCs w:val="22"/>
        </w:rPr>
        <w:t>: Российская Федерация, Тюменская область, Ха</w:t>
      </w:r>
      <w:r w:rsidRPr="00FA457E">
        <w:rPr>
          <w:sz w:val="22"/>
          <w:szCs w:val="22"/>
        </w:rPr>
        <w:t>н</w:t>
      </w:r>
      <w:r w:rsidRPr="00FA457E">
        <w:rPr>
          <w:sz w:val="22"/>
          <w:szCs w:val="22"/>
        </w:rPr>
        <w:t xml:space="preserve">ты-Мансийский автономный </w:t>
      </w:r>
      <w:proofErr w:type="spellStart"/>
      <w:r w:rsidRPr="00FA457E">
        <w:rPr>
          <w:sz w:val="22"/>
          <w:szCs w:val="22"/>
        </w:rPr>
        <w:t>округ-Югра</w:t>
      </w:r>
      <w:proofErr w:type="spellEnd"/>
      <w:r w:rsidRPr="00FA457E">
        <w:rPr>
          <w:sz w:val="22"/>
          <w:szCs w:val="22"/>
        </w:rPr>
        <w:t xml:space="preserve">, </w:t>
      </w:r>
      <w:proofErr w:type="spellStart"/>
      <w:r w:rsidRPr="00FA457E">
        <w:rPr>
          <w:sz w:val="22"/>
          <w:szCs w:val="22"/>
        </w:rPr>
        <w:t>Нижневартовский</w:t>
      </w:r>
      <w:proofErr w:type="spellEnd"/>
      <w:r w:rsidRPr="00FA457E">
        <w:rPr>
          <w:sz w:val="22"/>
          <w:szCs w:val="22"/>
        </w:rPr>
        <w:t xml:space="preserve"> район.</w:t>
      </w:r>
    </w:p>
    <w:p w:rsidR="00FB7476" w:rsidRPr="00FA457E" w:rsidRDefault="00FB7476" w:rsidP="00FB7476">
      <w:pPr>
        <w:numPr>
          <w:ilvl w:val="1"/>
          <w:numId w:val="11"/>
        </w:numPr>
        <w:ind w:left="0" w:firstLine="0"/>
        <w:jc w:val="both"/>
        <w:outlineLvl w:val="0"/>
        <w:rPr>
          <w:sz w:val="22"/>
          <w:szCs w:val="22"/>
        </w:rPr>
      </w:pPr>
      <w:r w:rsidRPr="00FA457E">
        <w:rPr>
          <w:sz w:val="22"/>
          <w:szCs w:val="22"/>
        </w:rPr>
        <w:t xml:space="preserve">Работы по </w:t>
      </w:r>
      <w:proofErr w:type="spellStart"/>
      <w:r w:rsidRPr="00FA457E">
        <w:rPr>
          <w:sz w:val="22"/>
          <w:szCs w:val="22"/>
        </w:rPr>
        <w:t>лесовосстановлению</w:t>
      </w:r>
      <w:proofErr w:type="spellEnd"/>
      <w:r w:rsidRPr="00FA457E">
        <w:rPr>
          <w:sz w:val="22"/>
          <w:szCs w:val="22"/>
        </w:rPr>
        <w:t xml:space="preserve"> в счет компенсации ущерба лесному хозяйству на территории </w:t>
      </w:r>
      <w:proofErr w:type="spellStart"/>
      <w:r w:rsidRPr="00FA457E">
        <w:rPr>
          <w:sz w:val="22"/>
          <w:szCs w:val="22"/>
        </w:rPr>
        <w:t>Нижневартовского</w:t>
      </w:r>
      <w:proofErr w:type="spellEnd"/>
      <w:r w:rsidRPr="00FA457E">
        <w:rPr>
          <w:sz w:val="22"/>
          <w:szCs w:val="22"/>
        </w:rPr>
        <w:t xml:space="preserve"> территориального отдела-лесничества  методом посадки сеянцев сосны обыкновенной с закрытой корневой системой на площади </w:t>
      </w:r>
      <w:r w:rsidRPr="00FA457E">
        <w:rPr>
          <w:b/>
          <w:sz w:val="22"/>
          <w:szCs w:val="22"/>
        </w:rPr>
        <w:t>1,8965га</w:t>
      </w:r>
      <w:r w:rsidRPr="00FA457E">
        <w:rPr>
          <w:sz w:val="22"/>
          <w:szCs w:val="22"/>
        </w:rPr>
        <w:t>.</w:t>
      </w:r>
    </w:p>
    <w:p w:rsidR="00FB7476" w:rsidRPr="00FA457E" w:rsidRDefault="00FB7476" w:rsidP="00FB7476">
      <w:pPr>
        <w:tabs>
          <w:tab w:val="left" w:pos="0"/>
          <w:tab w:val="left" w:pos="567"/>
          <w:tab w:val="left" w:pos="993"/>
        </w:tabs>
        <w:jc w:val="both"/>
        <w:rPr>
          <w:sz w:val="22"/>
          <w:szCs w:val="22"/>
        </w:rPr>
      </w:pPr>
      <w:proofErr w:type="spellStart"/>
      <w:r w:rsidRPr="00FA457E">
        <w:rPr>
          <w:sz w:val="22"/>
          <w:szCs w:val="22"/>
        </w:rPr>
        <w:t>Лесокомпенсационные</w:t>
      </w:r>
      <w:proofErr w:type="spellEnd"/>
      <w:r w:rsidRPr="00FA457E">
        <w:rPr>
          <w:sz w:val="22"/>
          <w:szCs w:val="22"/>
        </w:rPr>
        <w:t xml:space="preserve"> работы выполняются в счет использования лесных участков согласно договорам аренды лесных участков: № 0115/19-07-ДА от 01.11.2019г. – площадь, подлежащая </w:t>
      </w:r>
      <w:proofErr w:type="spellStart"/>
      <w:r w:rsidRPr="00FA457E">
        <w:rPr>
          <w:sz w:val="22"/>
          <w:szCs w:val="22"/>
        </w:rPr>
        <w:t>лесовосстановлению</w:t>
      </w:r>
      <w:proofErr w:type="spellEnd"/>
      <w:r w:rsidRPr="00FA457E">
        <w:rPr>
          <w:sz w:val="22"/>
          <w:szCs w:val="22"/>
        </w:rPr>
        <w:t xml:space="preserve"> 0,8527 га; и №0112/22-07-ДА от 11.08.2022г – площадь, подлежащая </w:t>
      </w:r>
      <w:proofErr w:type="spellStart"/>
      <w:r w:rsidRPr="00FA457E">
        <w:rPr>
          <w:sz w:val="22"/>
          <w:szCs w:val="22"/>
        </w:rPr>
        <w:t>лесовосстановлению</w:t>
      </w:r>
      <w:proofErr w:type="spellEnd"/>
      <w:r w:rsidRPr="00FA457E">
        <w:rPr>
          <w:sz w:val="22"/>
          <w:szCs w:val="22"/>
        </w:rPr>
        <w:t xml:space="preserve"> 1,0438 га.</w:t>
      </w:r>
    </w:p>
    <w:p w:rsidR="00FB7476" w:rsidRPr="00EF0FFF" w:rsidRDefault="00FB7476" w:rsidP="00746DD4">
      <w:pPr>
        <w:numPr>
          <w:ilvl w:val="1"/>
          <w:numId w:val="11"/>
        </w:numPr>
        <w:tabs>
          <w:tab w:val="left" w:pos="0"/>
          <w:tab w:val="left" w:pos="567"/>
          <w:tab w:val="left" w:pos="993"/>
        </w:tabs>
        <w:ind w:left="0" w:firstLine="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Объем выполняемых работ- </w:t>
      </w:r>
      <w:r w:rsidRPr="00CD20CD">
        <w:rPr>
          <w:sz w:val="22"/>
          <w:szCs w:val="22"/>
        </w:rPr>
        <w:t>1 (одна) условная единица</w:t>
      </w:r>
      <w:r>
        <w:rPr>
          <w:sz w:val="22"/>
          <w:szCs w:val="22"/>
        </w:rPr>
        <w:t>.</w:t>
      </w:r>
    </w:p>
    <w:p w:rsidR="005560F6" w:rsidRDefault="000E3E7A" w:rsidP="0049344E">
      <w:pPr>
        <w:numPr>
          <w:ilvl w:val="1"/>
          <w:numId w:val="11"/>
        </w:numPr>
        <w:tabs>
          <w:tab w:val="left" w:pos="0"/>
          <w:tab w:val="left" w:pos="567"/>
          <w:tab w:val="left" w:pos="993"/>
        </w:tabs>
        <w:ind w:left="0" w:firstLine="0"/>
        <w:jc w:val="both"/>
        <w:rPr>
          <w:sz w:val="22"/>
          <w:szCs w:val="22"/>
        </w:rPr>
      </w:pPr>
      <w:r w:rsidRPr="00EF0FFF">
        <w:rPr>
          <w:sz w:val="22"/>
          <w:szCs w:val="22"/>
        </w:rPr>
        <w:t>Перечень выполняемых работ</w:t>
      </w:r>
      <w:r w:rsidR="00B80C2F" w:rsidRPr="00EF0FFF">
        <w:rPr>
          <w:sz w:val="22"/>
          <w:szCs w:val="22"/>
        </w:rPr>
        <w:t xml:space="preserve"> включает</w:t>
      </w:r>
      <w:r w:rsidR="00C36FFF" w:rsidRPr="00EF0FFF">
        <w:rPr>
          <w:sz w:val="22"/>
          <w:szCs w:val="22"/>
        </w:rPr>
        <w:t xml:space="preserve"> в себя</w:t>
      </w:r>
      <w:r w:rsidR="00B80C2F" w:rsidRPr="00EF0FFF">
        <w:rPr>
          <w:sz w:val="22"/>
          <w:szCs w:val="22"/>
        </w:rPr>
        <w:t>:</w:t>
      </w:r>
      <w:r w:rsidR="005560F6" w:rsidRPr="00EF0FFF">
        <w:rPr>
          <w:sz w:val="22"/>
          <w:szCs w:val="22"/>
        </w:rPr>
        <w:t xml:space="preserve"> </w:t>
      </w:r>
    </w:p>
    <w:p w:rsidR="00FB7476" w:rsidRPr="00CD20CD" w:rsidRDefault="00FB7476" w:rsidP="00843A5C">
      <w:pPr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CD20CD">
        <w:rPr>
          <w:sz w:val="22"/>
          <w:szCs w:val="22"/>
        </w:rPr>
        <w:t xml:space="preserve">оформление, согласование и утверждение разрешительной документации, разработку и сопровождение проекта искусственного </w:t>
      </w:r>
      <w:proofErr w:type="spellStart"/>
      <w:r w:rsidRPr="00CD20CD">
        <w:rPr>
          <w:sz w:val="22"/>
          <w:szCs w:val="22"/>
        </w:rPr>
        <w:t>лесовосстановления</w:t>
      </w:r>
      <w:proofErr w:type="spellEnd"/>
      <w:r w:rsidRPr="00CD20CD">
        <w:rPr>
          <w:sz w:val="22"/>
          <w:szCs w:val="22"/>
        </w:rPr>
        <w:t xml:space="preserve">, подготовку лесного участка под создание лесных культур, создание лесных культур с использованием сеянцев/ саженцев сосны обыкновенной, с закрытой корневой системой, агротехнический и </w:t>
      </w:r>
      <w:proofErr w:type="spellStart"/>
      <w:r w:rsidRPr="00CD20CD">
        <w:rPr>
          <w:sz w:val="22"/>
          <w:szCs w:val="22"/>
        </w:rPr>
        <w:t>лесоводственный</w:t>
      </w:r>
      <w:proofErr w:type="spellEnd"/>
      <w:r w:rsidRPr="00CD20CD">
        <w:rPr>
          <w:sz w:val="22"/>
          <w:szCs w:val="22"/>
        </w:rPr>
        <w:t xml:space="preserve"> уход за лесными культурами в течение 3 лет с момента посадки, на площади – 1,8965</w:t>
      </w:r>
      <w:r w:rsidR="00843A5C">
        <w:rPr>
          <w:sz w:val="22"/>
          <w:szCs w:val="22"/>
        </w:rPr>
        <w:t xml:space="preserve"> </w:t>
      </w:r>
      <w:r w:rsidRPr="00CD20CD">
        <w:rPr>
          <w:sz w:val="22"/>
          <w:szCs w:val="22"/>
        </w:rPr>
        <w:t>га</w:t>
      </w:r>
      <w:proofErr w:type="gramStart"/>
      <w:r w:rsidRPr="00CD20CD">
        <w:rPr>
          <w:sz w:val="22"/>
          <w:szCs w:val="22"/>
        </w:rPr>
        <w:t>.</w:t>
      </w:r>
      <w:proofErr w:type="gramEnd"/>
      <w:r w:rsidRPr="00CD20CD">
        <w:rPr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- </w:t>
      </w:r>
      <w:proofErr w:type="gramStart"/>
      <w:r>
        <w:rPr>
          <w:sz w:val="22"/>
          <w:szCs w:val="22"/>
        </w:rPr>
        <w:t>с</w:t>
      </w:r>
      <w:proofErr w:type="gramEnd"/>
      <w:r w:rsidRPr="00CD20CD">
        <w:rPr>
          <w:sz w:val="22"/>
          <w:szCs w:val="22"/>
        </w:rPr>
        <w:t xml:space="preserve">пособ </w:t>
      </w:r>
      <w:proofErr w:type="spellStart"/>
      <w:r w:rsidRPr="00CD20CD">
        <w:rPr>
          <w:sz w:val="22"/>
          <w:szCs w:val="22"/>
        </w:rPr>
        <w:t>лесовосстановления</w:t>
      </w:r>
      <w:proofErr w:type="spellEnd"/>
      <w:r w:rsidRPr="00CD20CD">
        <w:rPr>
          <w:sz w:val="22"/>
          <w:szCs w:val="22"/>
        </w:rPr>
        <w:t xml:space="preserve"> - искусственное (компенсационные мероприятия);</w:t>
      </w:r>
    </w:p>
    <w:p w:rsidR="00FB7476" w:rsidRPr="00CD20CD" w:rsidRDefault="00FB7476" w:rsidP="00FB7476">
      <w:pPr>
        <w:jc w:val="both"/>
        <w:outlineLvl w:val="0"/>
        <w:rPr>
          <w:sz w:val="22"/>
          <w:szCs w:val="22"/>
        </w:rPr>
      </w:pPr>
      <w:r w:rsidRPr="00CD20CD">
        <w:rPr>
          <w:sz w:val="22"/>
          <w:szCs w:val="22"/>
        </w:rPr>
        <w:t xml:space="preserve"> </w:t>
      </w:r>
      <w:r>
        <w:rPr>
          <w:sz w:val="22"/>
          <w:szCs w:val="22"/>
        </w:rPr>
        <w:t>- п</w:t>
      </w:r>
      <w:r w:rsidRPr="00CD20CD">
        <w:rPr>
          <w:sz w:val="22"/>
          <w:szCs w:val="22"/>
        </w:rPr>
        <w:t>одготовка, согласование и утверждение разрешительной документации для выполнения компенсац</w:t>
      </w:r>
      <w:r w:rsidRPr="00CD20CD">
        <w:rPr>
          <w:sz w:val="22"/>
          <w:szCs w:val="22"/>
        </w:rPr>
        <w:t>и</w:t>
      </w:r>
      <w:r w:rsidRPr="00CD20CD">
        <w:rPr>
          <w:sz w:val="22"/>
          <w:szCs w:val="22"/>
        </w:rPr>
        <w:t xml:space="preserve">онных мероприятий  осуществляется в соответствии с действующим законодательством;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>- р</w:t>
      </w:r>
      <w:r w:rsidRPr="00CD20CD">
        <w:rPr>
          <w:sz w:val="22"/>
          <w:szCs w:val="22"/>
        </w:rPr>
        <w:t xml:space="preserve">азработка и сопровождение Проекта искусственного </w:t>
      </w:r>
      <w:proofErr w:type="spellStart"/>
      <w:r w:rsidRPr="00CD20CD">
        <w:rPr>
          <w:sz w:val="22"/>
          <w:szCs w:val="22"/>
        </w:rPr>
        <w:t>лесовосстановления</w:t>
      </w:r>
      <w:proofErr w:type="spellEnd"/>
      <w:r w:rsidRPr="00CD20CD">
        <w:rPr>
          <w:sz w:val="22"/>
          <w:szCs w:val="22"/>
        </w:rPr>
        <w:t xml:space="preserve"> на весть период выращивания лесных насаждений. Проект </w:t>
      </w:r>
      <w:proofErr w:type="spellStart"/>
      <w:r w:rsidRPr="00CD20CD">
        <w:rPr>
          <w:sz w:val="22"/>
          <w:szCs w:val="22"/>
        </w:rPr>
        <w:t>лесовосстановления</w:t>
      </w:r>
      <w:proofErr w:type="spellEnd"/>
      <w:r w:rsidRPr="00CD20CD">
        <w:rPr>
          <w:sz w:val="22"/>
          <w:szCs w:val="22"/>
        </w:rPr>
        <w:t xml:space="preserve"> должен содержать показатели о проектируемом состо</w:t>
      </w:r>
      <w:r w:rsidRPr="00CD20CD">
        <w:rPr>
          <w:sz w:val="22"/>
          <w:szCs w:val="22"/>
        </w:rPr>
        <w:t>я</w:t>
      </w:r>
      <w:r w:rsidRPr="00CD20CD">
        <w:rPr>
          <w:sz w:val="22"/>
          <w:szCs w:val="22"/>
        </w:rPr>
        <w:t xml:space="preserve">нии насаждений по истечении трех лет с момента посадки и должен быть согласован с Уполномоченным органом в соответствии со статьей 89.1 Лесного Кодекса Российской Федерации; </w:t>
      </w:r>
    </w:p>
    <w:p w:rsidR="00FB7476" w:rsidRPr="00CD20CD" w:rsidRDefault="00FB7476" w:rsidP="00FB7476">
      <w:pPr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- п</w:t>
      </w:r>
      <w:r w:rsidRPr="00CD20CD">
        <w:rPr>
          <w:sz w:val="22"/>
          <w:szCs w:val="22"/>
        </w:rPr>
        <w:t>одготовка лесного участка под создание лесных культур: установка аншлагов по одному в районе в</w:t>
      </w:r>
      <w:r w:rsidRPr="00CD20CD">
        <w:rPr>
          <w:sz w:val="22"/>
          <w:szCs w:val="22"/>
        </w:rPr>
        <w:t>ы</w:t>
      </w:r>
      <w:r w:rsidRPr="00CD20CD">
        <w:rPr>
          <w:sz w:val="22"/>
          <w:szCs w:val="22"/>
        </w:rPr>
        <w:t xml:space="preserve">полнения работ для лесничества (Постановление Губернатора </w:t>
      </w:r>
      <w:proofErr w:type="spellStart"/>
      <w:r w:rsidRPr="00CD20CD">
        <w:rPr>
          <w:sz w:val="22"/>
          <w:szCs w:val="22"/>
        </w:rPr>
        <w:t>ХМАО-Югра</w:t>
      </w:r>
      <w:proofErr w:type="spellEnd"/>
      <w:r w:rsidRPr="00CD20CD">
        <w:rPr>
          <w:sz w:val="22"/>
          <w:szCs w:val="22"/>
        </w:rPr>
        <w:t xml:space="preserve"> от 25.01.2019г. № 2 «О ле</w:t>
      </w:r>
      <w:r w:rsidRPr="00CD20CD">
        <w:rPr>
          <w:sz w:val="22"/>
          <w:szCs w:val="22"/>
        </w:rPr>
        <w:t>с</w:t>
      </w:r>
      <w:r w:rsidRPr="00CD20CD">
        <w:rPr>
          <w:sz w:val="22"/>
          <w:szCs w:val="22"/>
        </w:rPr>
        <w:t xml:space="preserve">ном плане Ханты-Мансийского автономного округа - </w:t>
      </w:r>
      <w:proofErr w:type="spellStart"/>
      <w:r w:rsidRPr="00CD20CD">
        <w:rPr>
          <w:sz w:val="22"/>
          <w:szCs w:val="22"/>
        </w:rPr>
        <w:t>Югры</w:t>
      </w:r>
      <w:proofErr w:type="spellEnd"/>
      <w:r w:rsidRPr="00CD20CD">
        <w:rPr>
          <w:sz w:val="22"/>
          <w:szCs w:val="22"/>
        </w:rPr>
        <w:t xml:space="preserve"> на 2019-2028 годы»);</w:t>
      </w:r>
    </w:p>
    <w:p w:rsidR="00FB7476" w:rsidRPr="00CD20CD" w:rsidRDefault="00FB7476" w:rsidP="00FB7476">
      <w:pPr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- м</w:t>
      </w:r>
      <w:r w:rsidRPr="00CD20CD">
        <w:rPr>
          <w:sz w:val="22"/>
          <w:szCs w:val="22"/>
        </w:rPr>
        <w:t xml:space="preserve">аркировка линий будущих рядов лесных культур или полос обработки почвы; </w:t>
      </w:r>
    </w:p>
    <w:p w:rsidR="00FB7476" w:rsidRPr="00CD20CD" w:rsidRDefault="00FB7476" w:rsidP="00FB7476">
      <w:pPr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- с</w:t>
      </w:r>
      <w:r w:rsidRPr="00CD20CD">
        <w:rPr>
          <w:sz w:val="22"/>
          <w:szCs w:val="22"/>
        </w:rPr>
        <w:t>плошная или полосная (частичная) расчистка площади от нежелательной древесной растительности, валежника, камней, мелких пней, стволов усохших деревьев (при расчистке и планировке поверхности лесных участков должно обеспечиваться максимальное сохранение верхнего плодородного слоя почвы);</w:t>
      </w:r>
    </w:p>
    <w:p w:rsidR="00FB7476" w:rsidRPr="00CD20CD" w:rsidRDefault="00FB7476" w:rsidP="00FB7476">
      <w:pPr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- к</w:t>
      </w:r>
      <w:r w:rsidRPr="00CD20CD">
        <w:rPr>
          <w:sz w:val="22"/>
          <w:szCs w:val="22"/>
        </w:rPr>
        <w:t>орчевка пней, препятствующих движению техники или уменьшение их высоты до уровня, не препятс</w:t>
      </w:r>
      <w:r w:rsidRPr="00CD20CD">
        <w:rPr>
          <w:sz w:val="22"/>
          <w:szCs w:val="22"/>
        </w:rPr>
        <w:t>т</w:t>
      </w:r>
      <w:r w:rsidRPr="00CD20CD">
        <w:rPr>
          <w:sz w:val="22"/>
          <w:szCs w:val="22"/>
        </w:rPr>
        <w:t xml:space="preserve">вующего движению техники; </w:t>
      </w:r>
    </w:p>
    <w:p w:rsidR="00FB7476" w:rsidRPr="00CD20CD" w:rsidRDefault="00FB7476" w:rsidP="00FB7476">
      <w:pPr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-п</w:t>
      </w:r>
      <w:r w:rsidRPr="00CD20CD">
        <w:rPr>
          <w:sz w:val="22"/>
          <w:szCs w:val="22"/>
        </w:rPr>
        <w:t xml:space="preserve">осадка лесных культур с обеспечением приживаемости на уровне не менее допустимого действующими нормами и правилами в лесной отрасли (применяемые методы, машины и орудия при </w:t>
      </w:r>
      <w:proofErr w:type="spellStart"/>
      <w:r w:rsidRPr="00CD20CD">
        <w:rPr>
          <w:sz w:val="22"/>
          <w:szCs w:val="22"/>
        </w:rPr>
        <w:t>лесовосстановлении</w:t>
      </w:r>
      <w:proofErr w:type="spellEnd"/>
      <w:r w:rsidRPr="00CD20CD">
        <w:rPr>
          <w:sz w:val="22"/>
          <w:szCs w:val="22"/>
        </w:rPr>
        <w:t xml:space="preserve"> </w:t>
      </w:r>
      <w:r w:rsidRPr="00CD20CD">
        <w:rPr>
          <w:sz w:val="22"/>
          <w:szCs w:val="22"/>
        </w:rPr>
        <w:lastRenderedPageBreak/>
        <w:t xml:space="preserve">в соответствии с проектом </w:t>
      </w:r>
      <w:proofErr w:type="spellStart"/>
      <w:r w:rsidRPr="00CD20CD">
        <w:rPr>
          <w:sz w:val="22"/>
          <w:szCs w:val="22"/>
        </w:rPr>
        <w:t>лесовосстановления</w:t>
      </w:r>
      <w:proofErr w:type="spellEnd"/>
      <w:r w:rsidRPr="00CD20CD">
        <w:rPr>
          <w:sz w:val="22"/>
          <w:szCs w:val="22"/>
        </w:rPr>
        <w:t xml:space="preserve"> по согласованию с территориальным отделом – леснич</w:t>
      </w:r>
      <w:r w:rsidRPr="00CD20CD">
        <w:rPr>
          <w:sz w:val="22"/>
          <w:szCs w:val="22"/>
        </w:rPr>
        <w:t>е</w:t>
      </w:r>
      <w:r w:rsidRPr="00CD20CD">
        <w:rPr>
          <w:sz w:val="22"/>
          <w:szCs w:val="22"/>
        </w:rPr>
        <w:t>ством):</w:t>
      </w:r>
    </w:p>
    <w:p w:rsidR="00FB7476" w:rsidRPr="00CD20CD" w:rsidRDefault="00FB7476" w:rsidP="00FB7476">
      <w:pPr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-</w:t>
      </w:r>
      <w:r w:rsidRPr="00CD20CD">
        <w:rPr>
          <w:sz w:val="22"/>
          <w:szCs w:val="22"/>
        </w:rPr>
        <w:t>характеристики посадочного материала и схема размещения посадочных посевных мест - должны соо</w:t>
      </w:r>
      <w:r w:rsidRPr="00CD20CD">
        <w:rPr>
          <w:sz w:val="22"/>
          <w:szCs w:val="22"/>
        </w:rPr>
        <w:t>т</w:t>
      </w:r>
      <w:r w:rsidRPr="00CD20CD">
        <w:rPr>
          <w:sz w:val="22"/>
          <w:szCs w:val="22"/>
        </w:rPr>
        <w:t xml:space="preserve">ветствовать проекту </w:t>
      </w:r>
      <w:proofErr w:type="spellStart"/>
      <w:r w:rsidRPr="00CD20CD">
        <w:rPr>
          <w:sz w:val="22"/>
          <w:szCs w:val="22"/>
        </w:rPr>
        <w:t>лесовосстановления</w:t>
      </w:r>
      <w:proofErr w:type="spellEnd"/>
      <w:r w:rsidRPr="00CD20CD">
        <w:rPr>
          <w:sz w:val="22"/>
          <w:szCs w:val="22"/>
        </w:rPr>
        <w:t xml:space="preserve">; </w:t>
      </w:r>
    </w:p>
    <w:p w:rsidR="00FB7476" w:rsidRPr="00CD20CD" w:rsidRDefault="00FB7476" w:rsidP="00FB7476">
      <w:pPr>
        <w:jc w:val="both"/>
        <w:outlineLvl w:val="0"/>
        <w:rPr>
          <w:sz w:val="22"/>
          <w:szCs w:val="22"/>
        </w:rPr>
      </w:pPr>
      <w:r w:rsidRPr="00CD20CD">
        <w:rPr>
          <w:sz w:val="22"/>
          <w:szCs w:val="22"/>
        </w:rPr>
        <w:t xml:space="preserve"> - технология искусственного </w:t>
      </w:r>
      <w:proofErr w:type="spellStart"/>
      <w:r w:rsidRPr="00CD20CD">
        <w:rPr>
          <w:sz w:val="22"/>
          <w:szCs w:val="22"/>
        </w:rPr>
        <w:t>лесовосстановления</w:t>
      </w:r>
      <w:proofErr w:type="spellEnd"/>
      <w:r w:rsidRPr="00CD20CD">
        <w:rPr>
          <w:sz w:val="22"/>
          <w:szCs w:val="22"/>
        </w:rPr>
        <w:t xml:space="preserve"> применяется в соответствии с проектом </w:t>
      </w:r>
      <w:proofErr w:type="spellStart"/>
      <w:r w:rsidRPr="00CD20CD">
        <w:rPr>
          <w:sz w:val="22"/>
          <w:szCs w:val="22"/>
        </w:rPr>
        <w:t>лесовосстано</w:t>
      </w:r>
      <w:r w:rsidRPr="00CD20CD">
        <w:rPr>
          <w:sz w:val="22"/>
          <w:szCs w:val="22"/>
        </w:rPr>
        <w:t>в</w:t>
      </w:r>
      <w:r w:rsidRPr="00CD20CD">
        <w:rPr>
          <w:sz w:val="22"/>
          <w:szCs w:val="22"/>
        </w:rPr>
        <w:t>ления</w:t>
      </w:r>
      <w:proofErr w:type="spellEnd"/>
      <w:r w:rsidRPr="00CD20CD">
        <w:rPr>
          <w:sz w:val="22"/>
          <w:szCs w:val="22"/>
        </w:rPr>
        <w:t>, метод создания лесных культур.</w:t>
      </w:r>
    </w:p>
    <w:p w:rsidR="008B55AA" w:rsidRDefault="00FB7476" w:rsidP="00843A5C">
      <w:pPr>
        <w:outlineLvl w:val="0"/>
        <w:rPr>
          <w:sz w:val="22"/>
          <w:szCs w:val="22"/>
        </w:rPr>
      </w:pPr>
      <w:r>
        <w:rPr>
          <w:sz w:val="22"/>
          <w:szCs w:val="22"/>
        </w:rPr>
        <w:t>- о</w:t>
      </w:r>
      <w:r w:rsidRPr="00CD20CD">
        <w:rPr>
          <w:sz w:val="22"/>
          <w:szCs w:val="22"/>
        </w:rPr>
        <w:t xml:space="preserve">беспечение агротехнических уходов за лесными культурами - общее количество 3 (по годам: 2025г. – 1 уход; 2026г. - 1 уход; 2027г. - 1 уход в соответствии с Проектом </w:t>
      </w:r>
      <w:proofErr w:type="spellStart"/>
      <w:r w:rsidRPr="00CD20CD">
        <w:rPr>
          <w:sz w:val="22"/>
          <w:szCs w:val="22"/>
        </w:rPr>
        <w:t>лесовосстановления</w:t>
      </w:r>
      <w:proofErr w:type="spellEnd"/>
      <w:r w:rsidRPr="00CD20CD">
        <w:rPr>
          <w:sz w:val="22"/>
          <w:szCs w:val="22"/>
        </w:rPr>
        <w:t xml:space="preserve"> (входит в стоимость договора)); </w:t>
      </w:r>
    </w:p>
    <w:p w:rsidR="00FB7476" w:rsidRPr="00CD20CD" w:rsidRDefault="00FB7476" w:rsidP="00843A5C">
      <w:pPr>
        <w:outlineLvl w:val="0"/>
        <w:rPr>
          <w:sz w:val="22"/>
          <w:szCs w:val="22"/>
        </w:rPr>
      </w:pPr>
      <w:r w:rsidRPr="00CD20CD">
        <w:rPr>
          <w:sz w:val="22"/>
          <w:szCs w:val="22"/>
        </w:rPr>
        <w:t xml:space="preserve"> </w:t>
      </w:r>
      <w:r>
        <w:rPr>
          <w:sz w:val="22"/>
          <w:szCs w:val="22"/>
        </w:rPr>
        <w:t>- о</w:t>
      </w:r>
      <w:r w:rsidRPr="00CD20CD">
        <w:rPr>
          <w:sz w:val="22"/>
          <w:szCs w:val="22"/>
        </w:rPr>
        <w:t xml:space="preserve">беспечение </w:t>
      </w:r>
      <w:proofErr w:type="spellStart"/>
      <w:r w:rsidRPr="00CD20CD">
        <w:rPr>
          <w:sz w:val="22"/>
          <w:szCs w:val="22"/>
        </w:rPr>
        <w:t>лесоводственного</w:t>
      </w:r>
      <w:proofErr w:type="spellEnd"/>
      <w:r w:rsidRPr="00CD20CD">
        <w:rPr>
          <w:sz w:val="22"/>
          <w:szCs w:val="22"/>
        </w:rPr>
        <w:t xml:space="preserve"> ухода в соответствии с проектом </w:t>
      </w:r>
      <w:proofErr w:type="spellStart"/>
      <w:r w:rsidRPr="00CD20CD">
        <w:rPr>
          <w:sz w:val="22"/>
          <w:szCs w:val="22"/>
        </w:rPr>
        <w:t>лесовосстановления</w:t>
      </w:r>
      <w:proofErr w:type="spellEnd"/>
      <w:r w:rsidRPr="00CD20CD">
        <w:rPr>
          <w:sz w:val="22"/>
          <w:szCs w:val="22"/>
        </w:rPr>
        <w:t>. Дополнение ле</w:t>
      </w:r>
      <w:r w:rsidRPr="00CD20CD">
        <w:rPr>
          <w:sz w:val="22"/>
          <w:szCs w:val="22"/>
        </w:rPr>
        <w:t>с</w:t>
      </w:r>
      <w:r w:rsidRPr="00CD20CD">
        <w:rPr>
          <w:sz w:val="22"/>
          <w:szCs w:val="22"/>
        </w:rPr>
        <w:t>ных культур производится Подрядчиком по результатам инвентаризации (входит в стоимость договора);</w:t>
      </w:r>
    </w:p>
    <w:p w:rsidR="00FB7476" w:rsidRPr="00CD20CD" w:rsidRDefault="00FB7476" w:rsidP="00FB7476">
      <w:pPr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-о</w:t>
      </w:r>
      <w:r w:rsidRPr="00CD20CD">
        <w:rPr>
          <w:sz w:val="22"/>
          <w:szCs w:val="22"/>
        </w:rPr>
        <w:t>беспечение технической приемки лесных культур, на площадях, где проведены работы по созданию лесных культур (</w:t>
      </w:r>
      <w:proofErr w:type="spellStart"/>
      <w:r w:rsidRPr="00CD20CD">
        <w:rPr>
          <w:sz w:val="22"/>
          <w:szCs w:val="22"/>
        </w:rPr>
        <w:t>лесовосстановление</w:t>
      </w:r>
      <w:proofErr w:type="spellEnd"/>
      <w:r w:rsidRPr="00CD20CD">
        <w:rPr>
          <w:sz w:val="22"/>
          <w:szCs w:val="22"/>
        </w:rPr>
        <w:t>), и подписания Акта технической приемки лесных культур террит</w:t>
      </w:r>
      <w:r w:rsidRPr="00CD20CD">
        <w:rPr>
          <w:sz w:val="22"/>
          <w:szCs w:val="22"/>
        </w:rPr>
        <w:t>о</w:t>
      </w:r>
      <w:r w:rsidRPr="00CD20CD">
        <w:rPr>
          <w:sz w:val="22"/>
          <w:szCs w:val="22"/>
        </w:rPr>
        <w:t xml:space="preserve">риальным отделом-лесничеством; </w:t>
      </w:r>
    </w:p>
    <w:p w:rsidR="00FB7476" w:rsidRPr="00CD20CD" w:rsidRDefault="00FB7476" w:rsidP="00FB7476">
      <w:pPr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-у</w:t>
      </w:r>
      <w:r w:rsidRPr="00CD20CD">
        <w:rPr>
          <w:sz w:val="22"/>
          <w:szCs w:val="22"/>
        </w:rPr>
        <w:t xml:space="preserve">частие в инвентаризации и приемке работ по </w:t>
      </w:r>
      <w:proofErr w:type="spellStart"/>
      <w:r w:rsidRPr="00CD20CD">
        <w:rPr>
          <w:sz w:val="22"/>
          <w:szCs w:val="22"/>
        </w:rPr>
        <w:t>лесовосстановлению</w:t>
      </w:r>
      <w:proofErr w:type="spellEnd"/>
      <w:r w:rsidRPr="00CD20CD">
        <w:rPr>
          <w:sz w:val="22"/>
          <w:szCs w:val="22"/>
        </w:rPr>
        <w:t>, при которой устанавливается соо</w:t>
      </w:r>
      <w:r w:rsidRPr="00CD20CD">
        <w:rPr>
          <w:sz w:val="22"/>
          <w:szCs w:val="22"/>
        </w:rPr>
        <w:t>т</w:t>
      </w:r>
      <w:r w:rsidRPr="00CD20CD">
        <w:rPr>
          <w:sz w:val="22"/>
          <w:szCs w:val="22"/>
        </w:rPr>
        <w:t>ветствие фактических и проектируемых показателей состояния насаждений по истечении трех лет с м</w:t>
      </w:r>
      <w:r w:rsidRPr="00CD20CD">
        <w:rPr>
          <w:sz w:val="22"/>
          <w:szCs w:val="22"/>
        </w:rPr>
        <w:t>о</w:t>
      </w:r>
      <w:r w:rsidRPr="00CD20CD">
        <w:rPr>
          <w:sz w:val="22"/>
          <w:szCs w:val="22"/>
        </w:rPr>
        <w:t xml:space="preserve">мента посадки, в том числе по количеству жизнеспособных растений главных лесных древесных пород; </w:t>
      </w:r>
    </w:p>
    <w:p w:rsidR="00FB7476" w:rsidRPr="00CD20CD" w:rsidRDefault="00FB7476" w:rsidP="00FB7476">
      <w:pPr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- о</w:t>
      </w:r>
      <w:r w:rsidRPr="00CD20CD">
        <w:rPr>
          <w:sz w:val="22"/>
          <w:szCs w:val="22"/>
        </w:rPr>
        <w:t xml:space="preserve">беспечение приемки участка незавершенного </w:t>
      </w:r>
      <w:proofErr w:type="spellStart"/>
      <w:r w:rsidRPr="00CD20CD">
        <w:rPr>
          <w:sz w:val="22"/>
          <w:szCs w:val="22"/>
        </w:rPr>
        <w:t>лесовосстановления</w:t>
      </w:r>
      <w:proofErr w:type="spellEnd"/>
      <w:r w:rsidRPr="00CD20CD">
        <w:rPr>
          <w:sz w:val="22"/>
          <w:szCs w:val="22"/>
        </w:rPr>
        <w:t xml:space="preserve"> Уполномоченным органом (оконч</w:t>
      </w:r>
      <w:r w:rsidRPr="00CD20CD">
        <w:rPr>
          <w:sz w:val="22"/>
          <w:szCs w:val="22"/>
        </w:rPr>
        <w:t>а</w:t>
      </w:r>
      <w:r w:rsidRPr="00CD20CD">
        <w:rPr>
          <w:sz w:val="22"/>
          <w:szCs w:val="22"/>
        </w:rPr>
        <w:t xml:space="preserve">тельная приемка лесных культур (участка </w:t>
      </w:r>
      <w:proofErr w:type="spellStart"/>
      <w:r w:rsidRPr="00CD20CD">
        <w:rPr>
          <w:sz w:val="22"/>
          <w:szCs w:val="22"/>
        </w:rPr>
        <w:t>лесовосстановления</w:t>
      </w:r>
      <w:proofErr w:type="spellEnd"/>
      <w:r w:rsidRPr="00CD20CD">
        <w:rPr>
          <w:sz w:val="22"/>
          <w:szCs w:val="22"/>
        </w:rPr>
        <w:t xml:space="preserve">) </w:t>
      </w:r>
      <w:proofErr w:type="spellStart"/>
      <w:r w:rsidRPr="00CD20CD">
        <w:rPr>
          <w:sz w:val="22"/>
          <w:szCs w:val="22"/>
        </w:rPr>
        <w:t>Уполномосченным</w:t>
      </w:r>
      <w:proofErr w:type="spellEnd"/>
      <w:r w:rsidRPr="00CD20CD">
        <w:rPr>
          <w:sz w:val="22"/>
          <w:szCs w:val="22"/>
        </w:rPr>
        <w:t xml:space="preserve"> органом;</w:t>
      </w:r>
    </w:p>
    <w:p w:rsidR="00FB7476" w:rsidRPr="00CD20CD" w:rsidRDefault="00FB7476" w:rsidP="00FB7476">
      <w:pPr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- п</w:t>
      </w:r>
      <w:r w:rsidRPr="00CD20CD">
        <w:rPr>
          <w:sz w:val="22"/>
          <w:szCs w:val="22"/>
        </w:rPr>
        <w:t xml:space="preserve">одготовка и согласование акта приемки участка незавершенного </w:t>
      </w:r>
      <w:proofErr w:type="spellStart"/>
      <w:r w:rsidRPr="00CD20CD">
        <w:rPr>
          <w:sz w:val="22"/>
          <w:szCs w:val="22"/>
        </w:rPr>
        <w:t>лесовосстановления</w:t>
      </w:r>
      <w:proofErr w:type="spellEnd"/>
      <w:r w:rsidRPr="00CD20CD">
        <w:rPr>
          <w:sz w:val="22"/>
          <w:szCs w:val="22"/>
        </w:rPr>
        <w:t xml:space="preserve">  Уполномоче</w:t>
      </w:r>
      <w:r w:rsidRPr="00CD20CD">
        <w:rPr>
          <w:sz w:val="22"/>
          <w:szCs w:val="22"/>
        </w:rPr>
        <w:t>н</w:t>
      </w:r>
      <w:r w:rsidRPr="00CD20CD">
        <w:rPr>
          <w:sz w:val="22"/>
          <w:szCs w:val="22"/>
        </w:rPr>
        <w:t>ным органом;</w:t>
      </w:r>
    </w:p>
    <w:p w:rsidR="00FB7476" w:rsidRPr="00CD20CD" w:rsidRDefault="00FB7476" w:rsidP="00FB7476">
      <w:pPr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- п</w:t>
      </w:r>
      <w:r w:rsidRPr="00CD20CD">
        <w:rPr>
          <w:sz w:val="22"/>
          <w:szCs w:val="22"/>
        </w:rPr>
        <w:t xml:space="preserve">олучение Решения Уполномоченного органа о приемке участка незавершенного </w:t>
      </w:r>
      <w:proofErr w:type="spellStart"/>
      <w:r w:rsidRPr="00CD20CD">
        <w:rPr>
          <w:sz w:val="22"/>
          <w:szCs w:val="22"/>
        </w:rPr>
        <w:t>лесовосстановления</w:t>
      </w:r>
      <w:proofErr w:type="spellEnd"/>
      <w:r w:rsidRPr="00CD20CD">
        <w:rPr>
          <w:sz w:val="22"/>
          <w:szCs w:val="22"/>
        </w:rPr>
        <w:t xml:space="preserve">,  или иного документа об окончательной приемке лесных культур (участка </w:t>
      </w:r>
      <w:proofErr w:type="spellStart"/>
      <w:r w:rsidRPr="00CD20CD">
        <w:rPr>
          <w:sz w:val="22"/>
          <w:szCs w:val="22"/>
        </w:rPr>
        <w:t>лесовосстановления</w:t>
      </w:r>
      <w:proofErr w:type="spellEnd"/>
      <w:r w:rsidRPr="00CD20CD">
        <w:rPr>
          <w:sz w:val="22"/>
          <w:szCs w:val="22"/>
        </w:rPr>
        <w:t>) Уполн</w:t>
      </w:r>
      <w:r w:rsidRPr="00CD20CD">
        <w:rPr>
          <w:sz w:val="22"/>
          <w:szCs w:val="22"/>
        </w:rPr>
        <w:t>о</w:t>
      </w:r>
      <w:r w:rsidRPr="00CD20CD">
        <w:rPr>
          <w:sz w:val="22"/>
          <w:szCs w:val="22"/>
        </w:rPr>
        <w:t xml:space="preserve">моченным органом  в 2027г. </w:t>
      </w:r>
    </w:p>
    <w:p w:rsidR="00FB7476" w:rsidRDefault="00FB7476" w:rsidP="00FB7476">
      <w:pPr>
        <w:tabs>
          <w:tab w:val="left" w:pos="0"/>
          <w:tab w:val="left" w:pos="567"/>
          <w:tab w:val="left" w:pos="993"/>
        </w:tabs>
        <w:jc w:val="both"/>
        <w:rPr>
          <w:sz w:val="22"/>
          <w:szCs w:val="22"/>
        </w:rPr>
      </w:pPr>
      <w:r>
        <w:rPr>
          <w:sz w:val="22"/>
          <w:szCs w:val="22"/>
        </w:rPr>
        <w:t>-в</w:t>
      </w:r>
      <w:r w:rsidRPr="00CD20CD">
        <w:rPr>
          <w:sz w:val="22"/>
          <w:szCs w:val="22"/>
        </w:rPr>
        <w:t xml:space="preserve"> случае получения решения Уполномоченного органа об отказе в приемке участка незавершенного </w:t>
      </w:r>
      <w:proofErr w:type="spellStart"/>
      <w:r w:rsidRPr="00CD20CD">
        <w:rPr>
          <w:sz w:val="22"/>
          <w:szCs w:val="22"/>
        </w:rPr>
        <w:t>л</w:t>
      </w:r>
      <w:r w:rsidRPr="00CD20CD">
        <w:rPr>
          <w:sz w:val="22"/>
          <w:szCs w:val="22"/>
        </w:rPr>
        <w:t>е</w:t>
      </w:r>
      <w:r w:rsidRPr="00CD20CD">
        <w:rPr>
          <w:sz w:val="22"/>
          <w:szCs w:val="22"/>
        </w:rPr>
        <w:t>совосстановления</w:t>
      </w:r>
      <w:proofErr w:type="spellEnd"/>
      <w:r w:rsidRPr="00CD20CD">
        <w:rPr>
          <w:sz w:val="22"/>
          <w:szCs w:val="22"/>
        </w:rPr>
        <w:t xml:space="preserve"> - Подрядчик в рамках договора выполняет рекомендации Уполномоченного органа, проводит дополнительные работы по </w:t>
      </w:r>
      <w:proofErr w:type="spellStart"/>
      <w:r w:rsidRPr="00CD20CD">
        <w:rPr>
          <w:sz w:val="22"/>
          <w:szCs w:val="22"/>
        </w:rPr>
        <w:t>лесовосстановлению</w:t>
      </w:r>
      <w:proofErr w:type="spellEnd"/>
      <w:r w:rsidRPr="00CD20CD">
        <w:rPr>
          <w:sz w:val="22"/>
          <w:szCs w:val="22"/>
        </w:rPr>
        <w:t>, необходимые для достижения проектных п</w:t>
      </w:r>
      <w:r w:rsidRPr="00CD20CD">
        <w:rPr>
          <w:sz w:val="22"/>
          <w:szCs w:val="22"/>
        </w:rPr>
        <w:t>о</w:t>
      </w:r>
      <w:r w:rsidRPr="00CD20CD">
        <w:rPr>
          <w:sz w:val="22"/>
          <w:szCs w:val="22"/>
        </w:rPr>
        <w:t xml:space="preserve">казателей в соответствии с проектом </w:t>
      </w:r>
      <w:proofErr w:type="spellStart"/>
      <w:r w:rsidRPr="00CD20CD">
        <w:rPr>
          <w:sz w:val="22"/>
          <w:szCs w:val="22"/>
        </w:rPr>
        <w:t>лесовосстановления</w:t>
      </w:r>
      <w:proofErr w:type="spellEnd"/>
      <w:r w:rsidRPr="00CD20CD">
        <w:rPr>
          <w:sz w:val="22"/>
          <w:szCs w:val="22"/>
        </w:rPr>
        <w:t>, и проводит повторную приемку работ в поря</w:t>
      </w:r>
      <w:r w:rsidRPr="00CD20CD">
        <w:rPr>
          <w:sz w:val="22"/>
          <w:szCs w:val="22"/>
        </w:rPr>
        <w:t>д</w:t>
      </w:r>
      <w:r w:rsidRPr="00CD20CD">
        <w:rPr>
          <w:sz w:val="22"/>
          <w:szCs w:val="22"/>
        </w:rPr>
        <w:t>ке, предусмотренном законодательством Российской Федерации.</w:t>
      </w:r>
    </w:p>
    <w:p w:rsidR="00746DD4" w:rsidRPr="00EF0FFF" w:rsidRDefault="00746DD4" w:rsidP="00746DD4">
      <w:pPr>
        <w:tabs>
          <w:tab w:val="left" w:pos="0"/>
          <w:tab w:val="left" w:pos="567"/>
          <w:tab w:val="left" w:pos="993"/>
        </w:tabs>
        <w:ind w:left="360"/>
        <w:jc w:val="both"/>
        <w:rPr>
          <w:sz w:val="22"/>
          <w:szCs w:val="22"/>
        </w:rPr>
      </w:pPr>
    </w:p>
    <w:p w:rsidR="0093164A" w:rsidRPr="00EF0FFF" w:rsidRDefault="0093164A" w:rsidP="0049344E">
      <w:pPr>
        <w:numPr>
          <w:ilvl w:val="0"/>
          <w:numId w:val="11"/>
        </w:numPr>
        <w:tabs>
          <w:tab w:val="left" w:pos="284"/>
        </w:tabs>
        <w:suppressAutoHyphens/>
        <w:ind w:left="0" w:firstLine="0"/>
        <w:jc w:val="center"/>
        <w:rPr>
          <w:b/>
          <w:sz w:val="22"/>
          <w:szCs w:val="22"/>
        </w:rPr>
      </w:pPr>
      <w:r w:rsidRPr="00EF0FFF">
        <w:rPr>
          <w:b/>
          <w:sz w:val="22"/>
          <w:szCs w:val="22"/>
        </w:rPr>
        <w:t>ЦЕНА ДОГОВОРА</w:t>
      </w:r>
    </w:p>
    <w:p w:rsidR="005915BA" w:rsidRPr="00EF0FFF" w:rsidRDefault="005915BA" w:rsidP="005915BA">
      <w:pPr>
        <w:suppressAutoHyphens/>
        <w:ind w:left="1080"/>
        <w:rPr>
          <w:b/>
          <w:sz w:val="22"/>
          <w:szCs w:val="22"/>
        </w:rPr>
      </w:pPr>
    </w:p>
    <w:p w:rsidR="0099659A" w:rsidRDefault="00D94BB2" w:rsidP="00843A5C">
      <w:pPr>
        <w:jc w:val="both"/>
        <w:rPr>
          <w:sz w:val="22"/>
          <w:szCs w:val="22"/>
        </w:rPr>
      </w:pPr>
      <w:r w:rsidRPr="00EF0FFF">
        <w:rPr>
          <w:sz w:val="22"/>
          <w:szCs w:val="22"/>
        </w:rPr>
        <w:t>2</w:t>
      </w:r>
      <w:r w:rsidR="0093164A" w:rsidRPr="00EF0FFF">
        <w:rPr>
          <w:sz w:val="22"/>
          <w:szCs w:val="22"/>
        </w:rPr>
        <w:t>.1.</w:t>
      </w:r>
      <w:r w:rsidR="00945FB0" w:rsidRPr="00EF0FFF">
        <w:rPr>
          <w:sz w:val="22"/>
          <w:szCs w:val="22"/>
        </w:rPr>
        <w:t xml:space="preserve"> </w:t>
      </w:r>
      <w:proofErr w:type="gramStart"/>
      <w:r w:rsidR="00945FB0" w:rsidRPr="00EF0FFF">
        <w:rPr>
          <w:sz w:val="22"/>
          <w:szCs w:val="22"/>
        </w:rPr>
        <w:t>Договорная стоимость</w:t>
      </w:r>
      <w:r w:rsidR="00863688" w:rsidRPr="00EF0FFF">
        <w:rPr>
          <w:sz w:val="22"/>
          <w:szCs w:val="22"/>
        </w:rPr>
        <w:t xml:space="preserve">, </w:t>
      </w:r>
      <w:r w:rsidR="00224E56" w:rsidRPr="00EF0FFF">
        <w:rPr>
          <w:sz w:val="22"/>
          <w:szCs w:val="22"/>
        </w:rPr>
        <w:t>соглас</w:t>
      </w:r>
      <w:r w:rsidR="00224E56">
        <w:rPr>
          <w:sz w:val="22"/>
          <w:szCs w:val="22"/>
        </w:rPr>
        <w:t>но Протоколу согласования цены</w:t>
      </w:r>
      <w:r w:rsidR="00224E56" w:rsidRPr="00EF0FFF">
        <w:rPr>
          <w:sz w:val="22"/>
          <w:szCs w:val="22"/>
        </w:rPr>
        <w:t xml:space="preserve"> (Приложение № 2 к настоящему дог</w:t>
      </w:r>
      <w:r w:rsidR="00224E56" w:rsidRPr="00EF0FFF">
        <w:rPr>
          <w:sz w:val="22"/>
          <w:szCs w:val="22"/>
        </w:rPr>
        <w:t>о</w:t>
      </w:r>
      <w:r w:rsidR="00224E56" w:rsidRPr="00EF0FFF">
        <w:rPr>
          <w:sz w:val="22"/>
          <w:szCs w:val="22"/>
        </w:rPr>
        <w:t>вору)</w:t>
      </w:r>
      <w:r w:rsidR="00224E56">
        <w:rPr>
          <w:sz w:val="22"/>
          <w:szCs w:val="22"/>
        </w:rPr>
        <w:t xml:space="preserve">, </w:t>
      </w:r>
      <w:r w:rsidR="00863688" w:rsidRPr="00EF0FFF">
        <w:rPr>
          <w:sz w:val="22"/>
          <w:szCs w:val="22"/>
        </w:rPr>
        <w:t xml:space="preserve">подлежащая оплате Подрядчику, </w:t>
      </w:r>
      <w:r w:rsidR="00945FB0" w:rsidRPr="00EF0FFF">
        <w:rPr>
          <w:sz w:val="22"/>
          <w:szCs w:val="22"/>
        </w:rPr>
        <w:t>составляет</w:t>
      </w:r>
      <w:r w:rsidR="00863688" w:rsidRPr="00EF0FFF">
        <w:rPr>
          <w:sz w:val="22"/>
          <w:szCs w:val="22"/>
        </w:rPr>
        <w:t>:</w:t>
      </w:r>
      <w:r w:rsidR="00A70845" w:rsidRPr="00EF0FFF">
        <w:rPr>
          <w:sz w:val="22"/>
          <w:szCs w:val="22"/>
        </w:rPr>
        <w:t xml:space="preserve"> </w:t>
      </w:r>
      <w:r w:rsidR="000A1ED7" w:rsidRPr="00EF0FFF">
        <w:rPr>
          <w:b/>
          <w:sz w:val="22"/>
          <w:szCs w:val="22"/>
        </w:rPr>
        <w:t>821</w:t>
      </w:r>
      <w:r w:rsidR="00224E56">
        <w:rPr>
          <w:b/>
          <w:sz w:val="22"/>
          <w:szCs w:val="22"/>
        </w:rPr>
        <w:t xml:space="preserve"> </w:t>
      </w:r>
      <w:r w:rsidR="000A1ED7" w:rsidRPr="00EF0FFF">
        <w:rPr>
          <w:b/>
          <w:sz w:val="22"/>
          <w:szCs w:val="22"/>
        </w:rPr>
        <w:t>236</w:t>
      </w:r>
      <w:r w:rsidR="00224E56">
        <w:rPr>
          <w:b/>
          <w:sz w:val="22"/>
          <w:szCs w:val="22"/>
        </w:rPr>
        <w:t>,00 руб. (в</w:t>
      </w:r>
      <w:r w:rsidR="000A1ED7" w:rsidRPr="00EF0FFF">
        <w:rPr>
          <w:b/>
          <w:sz w:val="22"/>
          <w:szCs w:val="22"/>
        </w:rPr>
        <w:t>осемьсот двадцать одна тысяча двести тридцать шесть рублей</w:t>
      </w:r>
      <w:r w:rsidR="00224E56">
        <w:rPr>
          <w:b/>
          <w:sz w:val="22"/>
          <w:szCs w:val="22"/>
        </w:rPr>
        <w:t xml:space="preserve"> ноль копеек</w:t>
      </w:r>
      <w:r w:rsidR="000A1ED7" w:rsidRPr="00EF0FFF">
        <w:rPr>
          <w:b/>
          <w:sz w:val="22"/>
          <w:szCs w:val="22"/>
        </w:rPr>
        <w:t xml:space="preserve">), </w:t>
      </w:r>
      <w:r w:rsidR="00A70845" w:rsidRPr="00EF0FFF">
        <w:rPr>
          <w:sz w:val="22"/>
          <w:szCs w:val="22"/>
        </w:rPr>
        <w:t>НДС не предусмотрен (</w:t>
      </w:r>
      <w:r w:rsidR="00670F9F" w:rsidRPr="00EF0FFF">
        <w:rPr>
          <w:sz w:val="22"/>
          <w:szCs w:val="22"/>
        </w:rPr>
        <w:t>основание:</w:t>
      </w:r>
      <w:proofErr w:type="gramEnd"/>
      <w:r w:rsidR="00670F9F" w:rsidRPr="00EF0FFF">
        <w:rPr>
          <w:sz w:val="22"/>
          <w:szCs w:val="22"/>
        </w:rPr>
        <w:t xml:space="preserve"> </w:t>
      </w:r>
      <w:proofErr w:type="gramStart"/>
      <w:r w:rsidR="00670F9F" w:rsidRPr="00EF0FFF">
        <w:rPr>
          <w:sz w:val="22"/>
          <w:szCs w:val="22"/>
        </w:rPr>
        <w:t>НК РФ гл</w:t>
      </w:r>
      <w:r w:rsidR="00670F9F" w:rsidRPr="00EF0FFF">
        <w:rPr>
          <w:color w:val="FF0000"/>
          <w:sz w:val="22"/>
          <w:szCs w:val="22"/>
        </w:rPr>
        <w:t xml:space="preserve">. </w:t>
      </w:r>
      <w:r w:rsidR="00670F9F" w:rsidRPr="0099659A">
        <w:rPr>
          <w:sz w:val="22"/>
          <w:szCs w:val="22"/>
        </w:rPr>
        <w:t>26.2 ст.346.12,346.13</w:t>
      </w:r>
      <w:r w:rsidR="0099659A" w:rsidRPr="0099659A">
        <w:rPr>
          <w:sz w:val="22"/>
          <w:szCs w:val="22"/>
        </w:rPr>
        <w:t>),</w:t>
      </w:r>
      <w:r w:rsidR="0099659A">
        <w:rPr>
          <w:sz w:val="22"/>
          <w:szCs w:val="22"/>
        </w:rPr>
        <w:t xml:space="preserve"> из них: </w:t>
      </w:r>
      <w:proofErr w:type="gramEnd"/>
    </w:p>
    <w:p w:rsidR="0099659A" w:rsidRPr="0099659A" w:rsidRDefault="0099659A" w:rsidP="00843A5C">
      <w:pPr>
        <w:jc w:val="both"/>
        <w:rPr>
          <w:sz w:val="22"/>
          <w:szCs w:val="22"/>
        </w:rPr>
      </w:pPr>
      <w:r w:rsidRPr="0099659A">
        <w:rPr>
          <w:sz w:val="22"/>
          <w:szCs w:val="22"/>
        </w:rPr>
        <w:t xml:space="preserve">В 2024 году - </w:t>
      </w:r>
      <w:r w:rsidR="00A70845" w:rsidRPr="0099659A">
        <w:rPr>
          <w:sz w:val="22"/>
          <w:szCs w:val="22"/>
        </w:rPr>
        <w:t xml:space="preserve"> </w:t>
      </w:r>
      <w:r w:rsidRPr="0099659A">
        <w:rPr>
          <w:sz w:val="22"/>
          <w:szCs w:val="22"/>
        </w:rPr>
        <w:t>821 236,00 руб. (восемьсот двадцать одна тысяча двести тридцать шесть рублей ноль коп</w:t>
      </w:r>
      <w:r w:rsidRPr="0099659A">
        <w:rPr>
          <w:sz w:val="22"/>
          <w:szCs w:val="22"/>
        </w:rPr>
        <w:t>е</w:t>
      </w:r>
      <w:r w:rsidRPr="0099659A">
        <w:rPr>
          <w:sz w:val="22"/>
          <w:szCs w:val="22"/>
        </w:rPr>
        <w:t>ек),</w:t>
      </w:r>
    </w:p>
    <w:p w:rsidR="0099659A" w:rsidRPr="0099659A" w:rsidRDefault="0099659A" w:rsidP="00843A5C">
      <w:pPr>
        <w:jc w:val="both"/>
        <w:rPr>
          <w:sz w:val="22"/>
          <w:szCs w:val="22"/>
        </w:rPr>
      </w:pPr>
      <w:r w:rsidRPr="0099659A">
        <w:rPr>
          <w:sz w:val="22"/>
          <w:szCs w:val="22"/>
        </w:rPr>
        <w:t>В 2025  году – 0 руб.,0 коп.</w:t>
      </w:r>
      <w:r w:rsidR="00A70845" w:rsidRPr="0099659A">
        <w:rPr>
          <w:sz w:val="22"/>
          <w:szCs w:val="22"/>
        </w:rPr>
        <w:t xml:space="preserve">  </w:t>
      </w:r>
    </w:p>
    <w:p w:rsidR="0099659A" w:rsidRPr="0099659A" w:rsidRDefault="0099659A" w:rsidP="00843A5C">
      <w:pPr>
        <w:jc w:val="both"/>
        <w:rPr>
          <w:sz w:val="22"/>
          <w:szCs w:val="22"/>
        </w:rPr>
      </w:pPr>
      <w:r w:rsidRPr="0099659A">
        <w:rPr>
          <w:sz w:val="22"/>
          <w:szCs w:val="22"/>
        </w:rPr>
        <w:t xml:space="preserve">В 2026  году – 0 руб.,0 коп.                                           </w:t>
      </w:r>
    </w:p>
    <w:p w:rsidR="0099659A" w:rsidRPr="0099659A" w:rsidRDefault="0099659A" w:rsidP="00843A5C">
      <w:pPr>
        <w:jc w:val="both"/>
        <w:rPr>
          <w:sz w:val="22"/>
          <w:szCs w:val="22"/>
        </w:rPr>
      </w:pPr>
      <w:r w:rsidRPr="0099659A">
        <w:rPr>
          <w:sz w:val="22"/>
          <w:szCs w:val="22"/>
        </w:rPr>
        <w:t xml:space="preserve">В 2027  году – 0 руб.,0 коп.                             </w:t>
      </w:r>
    </w:p>
    <w:p w:rsidR="004D60F5" w:rsidRDefault="00D94BB2" w:rsidP="00AB7FC6">
      <w:pPr>
        <w:jc w:val="both"/>
      </w:pPr>
      <w:proofErr w:type="gramStart"/>
      <w:r w:rsidRPr="00EF0FFF">
        <w:rPr>
          <w:sz w:val="22"/>
          <w:szCs w:val="22"/>
        </w:rPr>
        <w:t>2</w:t>
      </w:r>
      <w:r w:rsidR="006C1E7C" w:rsidRPr="00EF0FFF">
        <w:rPr>
          <w:sz w:val="22"/>
          <w:szCs w:val="22"/>
        </w:rPr>
        <w:t>.2.</w:t>
      </w:r>
      <w:r w:rsidR="00F20987" w:rsidRPr="00EF0FFF">
        <w:rPr>
          <w:sz w:val="22"/>
          <w:szCs w:val="22"/>
        </w:rPr>
        <w:t xml:space="preserve">Стоимость работ по настоящему договору </w:t>
      </w:r>
      <w:r w:rsidR="007C41A1" w:rsidRPr="00EF0FFF">
        <w:rPr>
          <w:sz w:val="22"/>
          <w:szCs w:val="22"/>
        </w:rPr>
        <w:t xml:space="preserve">включает в себя </w:t>
      </w:r>
      <w:r w:rsidR="00C36FFF" w:rsidRPr="00EF0FFF">
        <w:rPr>
          <w:sz w:val="22"/>
          <w:szCs w:val="22"/>
        </w:rPr>
        <w:t>стоимость работ  по договору, использу</w:t>
      </w:r>
      <w:r w:rsidR="00C36FFF" w:rsidRPr="00EF0FFF">
        <w:rPr>
          <w:sz w:val="22"/>
          <w:szCs w:val="22"/>
        </w:rPr>
        <w:t>е</w:t>
      </w:r>
      <w:r w:rsidR="00C36FFF" w:rsidRPr="00EF0FFF">
        <w:rPr>
          <w:sz w:val="22"/>
          <w:szCs w:val="22"/>
        </w:rPr>
        <w:t xml:space="preserve">мых Подрядчиком  при выполнении </w:t>
      </w:r>
      <w:r w:rsidR="00C36FFF" w:rsidRPr="00FA457E">
        <w:rPr>
          <w:sz w:val="22"/>
          <w:szCs w:val="22"/>
        </w:rPr>
        <w:t>работ  материалов, транспортные расходы, а также все расходы По</w:t>
      </w:r>
      <w:r w:rsidR="00C36FFF" w:rsidRPr="00FA457E">
        <w:rPr>
          <w:sz w:val="22"/>
          <w:szCs w:val="22"/>
        </w:rPr>
        <w:t>д</w:t>
      </w:r>
      <w:r w:rsidR="00C36FFF" w:rsidRPr="00FA457E">
        <w:rPr>
          <w:sz w:val="22"/>
          <w:szCs w:val="22"/>
        </w:rPr>
        <w:t>рядчика, вытекающие из условий договора, в том числе все расходы</w:t>
      </w:r>
      <w:r w:rsidR="00C36FFF" w:rsidRPr="00EF0FFF">
        <w:rPr>
          <w:sz w:val="22"/>
          <w:szCs w:val="22"/>
        </w:rPr>
        <w:t xml:space="preserve"> на уплату налогов, сборов и иных обязательных платежей, предусмотренных действующим законодательством Российской Федерации, св</w:t>
      </w:r>
      <w:r w:rsidR="00C36FFF" w:rsidRPr="00EF0FFF">
        <w:rPr>
          <w:sz w:val="22"/>
          <w:szCs w:val="22"/>
        </w:rPr>
        <w:t>я</w:t>
      </w:r>
      <w:r w:rsidR="00C36FFF" w:rsidRPr="00EF0FFF">
        <w:rPr>
          <w:sz w:val="22"/>
          <w:szCs w:val="22"/>
        </w:rPr>
        <w:t>занных с исполнением договора.</w:t>
      </w:r>
      <w:r w:rsidR="004D60F5" w:rsidRPr="004D60F5">
        <w:t xml:space="preserve"> </w:t>
      </w:r>
      <w:proofErr w:type="gramEnd"/>
    </w:p>
    <w:p w:rsidR="00F20987" w:rsidRPr="00EF0FFF" w:rsidRDefault="00F20987" w:rsidP="007C41A1">
      <w:pPr>
        <w:jc w:val="both"/>
        <w:rPr>
          <w:sz w:val="22"/>
          <w:szCs w:val="22"/>
        </w:rPr>
      </w:pPr>
      <w:r w:rsidRPr="00EF0FFF">
        <w:rPr>
          <w:sz w:val="22"/>
          <w:szCs w:val="22"/>
        </w:rPr>
        <w:t>2.3. Заказчик вправе изменить объемы выполняемых работ, предупредив Подрядчика за 20 (двадцать) к</w:t>
      </w:r>
      <w:r w:rsidRPr="00EF0FFF">
        <w:rPr>
          <w:sz w:val="22"/>
          <w:szCs w:val="22"/>
        </w:rPr>
        <w:t>а</w:t>
      </w:r>
      <w:r w:rsidRPr="00EF0FFF">
        <w:rPr>
          <w:sz w:val="22"/>
          <w:szCs w:val="22"/>
        </w:rPr>
        <w:t>лендарных дней. Подрядчик не вправе отказаться от выполнения дополнительных работ в рамках насто</w:t>
      </w:r>
      <w:r w:rsidRPr="00EF0FFF">
        <w:rPr>
          <w:sz w:val="22"/>
          <w:szCs w:val="22"/>
        </w:rPr>
        <w:t>я</w:t>
      </w:r>
      <w:r w:rsidRPr="00EF0FFF">
        <w:rPr>
          <w:sz w:val="22"/>
          <w:szCs w:val="22"/>
        </w:rPr>
        <w:t>щего договора, за исключением случаев, когда выполнение таких работ не входит в сферу професси</w:t>
      </w:r>
      <w:r w:rsidRPr="00EF0FFF">
        <w:rPr>
          <w:sz w:val="22"/>
          <w:szCs w:val="22"/>
        </w:rPr>
        <w:t>о</w:t>
      </w:r>
      <w:r w:rsidRPr="00EF0FFF">
        <w:rPr>
          <w:sz w:val="22"/>
          <w:szCs w:val="22"/>
        </w:rPr>
        <w:t>нальной деятельности Подр</w:t>
      </w:r>
      <w:r w:rsidR="00945FB0" w:rsidRPr="00EF0FFF">
        <w:rPr>
          <w:sz w:val="22"/>
          <w:szCs w:val="22"/>
        </w:rPr>
        <w:t>ядчика</w:t>
      </w:r>
      <w:r w:rsidRPr="00EF0FFF">
        <w:rPr>
          <w:sz w:val="22"/>
          <w:szCs w:val="22"/>
        </w:rPr>
        <w:t xml:space="preserve"> либо такие работы не могут быть выполнены по не зависящим</w:t>
      </w:r>
      <w:r w:rsidR="00153967" w:rsidRPr="00EF0FFF">
        <w:rPr>
          <w:sz w:val="22"/>
          <w:szCs w:val="22"/>
        </w:rPr>
        <w:t xml:space="preserve"> от него причинам.</w:t>
      </w:r>
    </w:p>
    <w:p w:rsidR="00983F81" w:rsidRPr="00EF0FFF" w:rsidRDefault="00153967" w:rsidP="00DE209D">
      <w:pPr>
        <w:jc w:val="both"/>
        <w:rPr>
          <w:sz w:val="22"/>
          <w:szCs w:val="22"/>
        </w:rPr>
      </w:pPr>
      <w:r w:rsidRPr="00EF0FFF">
        <w:rPr>
          <w:sz w:val="22"/>
          <w:szCs w:val="22"/>
        </w:rPr>
        <w:t>2.4. Стоимость работ по настоящему договору может изменяться  только  по соглашению Сторон. Изм</w:t>
      </w:r>
      <w:r w:rsidRPr="00EF0FFF">
        <w:rPr>
          <w:sz w:val="22"/>
          <w:szCs w:val="22"/>
        </w:rPr>
        <w:t>е</w:t>
      </w:r>
      <w:r w:rsidRPr="00EF0FFF">
        <w:rPr>
          <w:sz w:val="22"/>
          <w:szCs w:val="22"/>
        </w:rPr>
        <w:t>нение стоимости оформляется Дополнительным соглашением к настоящему Договору.</w:t>
      </w:r>
    </w:p>
    <w:p w:rsidR="00636F1A" w:rsidRPr="00EF0FFF" w:rsidRDefault="00636F1A" w:rsidP="00E22F35">
      <w:pPr>
        <w:tabs>
          <w:tab w:val="left" w:pos="0"/>
        </w:tabs>
        <w:jc w:val="both"/>
        <w:rPr>
          <w:sz w:val="22"/>
          <w:szCs w:val="22"/>
        </w:rPr>
      </w:pPr>
    </w:p>
    <w:p w:rsidR="0093164A" w:rsidRPr="00EF0FFF" w:rsidRDefault="00D55459" w:rsidP="0049344E">
      <w:pPr>
        <w:numPr>
          <w:ilvl w:val="0"/>
          <w:numId w:val="11"/>
        </w:numPr>
        <w:tabs>
          <w:tab w:val="left" w:pos="284"/>
        </w:tabs>
        <w:suppressAutoHyphens/>
        <w:ind w:left="0" w:firstLine="0"/>
        <w:jc w:val="center"/>
        <w:rPr>
          <w:b/>
          <w:sz w:val="22"/>
          <w:szCs w:val="22"/>
        </w:rPr>
      </w:pPr>
      <w:r w:rsidRPr="00EF0FFF">
        <w:rPr>
          <w:b/>
          <w:sz w:val="22"/>
          <w:szCs w:val="22"/>
        </w:rPr>
        <w:t>ПОРЯДОК И УСЛОВИЯ</w:t>
      </w:r>
      <w:r w:rsidR="0093164A" w:rsidRPr="00EF0FFF">
        <w:rPr>
          <w:b/>
          <w:sz w:val="22"/>
          <w:szCs w:val="22"/>
        </w:rPr>
        <w:t xml:space="preserve"> ПЛАТЕЖ</w:t>
      </w:r>
      <w:r w:rsidRPr="00EF0FFF">
        <w:rPr>
          <w:b/>
          <w:sz w:val="22"/>
          <w:szCs w:val="22"/>
        </w:rPr>
        <w:t>ЕЙ</w:t>
      </w:r>
    </w:p>
    <w:p w:rsidR="005915BA" w:rsidRPr="00EF0FFF" w:rsidRDefault="005915BA" w:rsidP="005915BA">
      <w:pPr>
        <w:suppressAutoHyphens/>
        <w:ind w:left="1080"/>
        <w:rPr>
          <w:b/>
          <w:sz w:val="22"/>
          <w:szCs w:val="22"/>
        </w:rPr>
      </w:pPr>
    </w:p>
    <w:p w:rsidR="00FA457E" w:rsidRDefault="00D94BB2" w:rsidP="00224E56">
      <w:pPr>
        <w:jc w:val="both"/>
        <w:rPr>
          <w:sz w:val="22"/>
          <w:szCs w:val="22"/>
        </w:rPr>
      </w:pPr>
      <w:r w:rsidRPr="00EF0FFF">
        <w:rPr>
          <w:sz w:val="22"/>
          <w:szCs w:val="22"/>
        </w:rPr>
        <w:t>3.1.</w:t>
      </w:r>
      <w:r w:rsidR="00EA7516" w:rsidRPr="00EF0FFF">
        <w:rPr>
          <w:sz w:val="22"/>
          <w:szCs w:val="22"/>
        </w:rPr>
        <w:t xml:space="preserve"> </w:t>
      </w:r>
      <w:proofErr w:type="gramStart"/>
      <w:r w:rsidR="000A1ED7" w:rsidRPr="00EF0FFF">
        <w:rPr>
          <w:sz w:val="22"/>
          <w:szCs w:val="22"/>
        </w:rPr>
        <w:t xml:space="preserve">Заказчик оплачивает выполненные Подрядчиком </w:t>
      </w:r>
      <w:r w:rsidR="000A1ED7" w:rsidRPr="00FA457E">
        <w:rPr>
          <w:sz w:val="22"/>
          <w:szCs w:val="22"/>
        </w:rPr>
        <w:t>работы</w:t>
      </w:r>
      <w:r w:rsidR="00A11F91" w:rsidRPr="00FA457E">
        <w:rPr>
          <w:sz w:val="22"/>
          <w:szCs w:val="22"/>
        </w:rPr>
        <w:t xml:space="preserve"> согласно  Протокола</w:t>
      </w:r>
      <w:r w:rsidR="00FA457E">
        <w:rPr>
          <w:sz w:val="22"/>
          <w:szCs w:val="22"/>
        </w:rPr>
        <w:t xml:space="preserve"> согласования цены (Приложение № 2 к настоящему Договору)</w:t>
      </w:r>
      <w:r w:rsidR="00A11F91">
        <w:rPr>
          <w:sz w:val="22"/>
          <w:szCs w:val="22"/>
        </w:rPr>
        <w:t xml:space="preserve"> </w:t>
      </w:r>
      <w:r w:rsidR="000A1ED7" w:rsidRPr="00EF0FFF">
        <w:rPr>
          <w:sz w:val="22"/>
          <w:szCs w:val="22"/>
        </w:rPr>
        <w:t xml:space="preserve"> денежными средствами в безналичном порядке на расчетный счет Подрядчика</w:t>
      </w:r>
      <w:r w:rsidR="00224E56">
        <w:rPr>
          <w:sz w:val="22"/>
          <w:szCs w:val="22"/>
        </w:rPr>
        <w:t xml:space="preserve"> </w:t>
      </w:r>
      <w:r w:rsidR="000A1ED7" w:rsidRPr="00EF0FFF">
        <w:rPr>
          <w:sz w:val="22"/>
          <w:szCs w:val="22"/>
        </w:rPr>
        <w:t xml:space="preserve"> </w:t>
      </w:r>
      <w:r w:rsidR="000A1ED7" w:rsidRPr="00224E56">
        <w:rPr>
          <w:b/>
          <w:sz w:val="22"/>
          <w:szCs w:val="22"/>
        </w:rPr>
        <w:t>в срок не более 7 (семи) рабочих дней</w:t>
      </w:r>
      <w:r w:rsidR="000A1ED7" w:rsidRPr="00EF0FFF">
        <w:rPr>
          <w:sz w:val="22"/>
          <w:szCs w:val="22"/>
        </w:rPr>
        <w:t xml:space="preserve"> с даты предъявления Заказчику счета (с указ</w:t>
      </w:r>
      <w:r w:rsidR="000A1ED7" w:rsidRPr="00EF0FFF">
        <w:rPr>
          <w:sz w:val="22"/>
          <w:szCs w:val="22"/>
        </w:rPr>
        <w:t>а</w:t>
      </w:r>
      <w:r w:rsidR="000A1ED7" w:rsidRPr="00EF0FFF">
        <w:rPr>
          <w:sz w:val="22"/>
          <w:szCs w:val="22"/>
        </w:rPr>
        <w:lastRenderedPageBreak/>
        <w:t xml:space="preserve">нием номера и даты договора), оформленного на основании подписанного Сторонами Акта сдачи-приемки выполненных работ/УПД.  </w:t>
      </w:r>
      <w:proofErr w:type="gramEnd"/>
    </w:p>
    <w:p w:rsidR="006930E1" w:rsidRPr="00EF0FFF" w:rsidRDefault="006930E1" w:rsidP="00224E56">
      <w:pPr>
        <w:jc w:val="both"/>
        <w:rPr>
          <w:sz w:val="22"/>
          <w:szCs w:val="22"/>
        </w:rPr>
      </w:pPr>
      <w:r w:rsidRPr="00EF0FFF">
        <w:rPr>
          <w:sz w:val="22"/>
          <w:szCs w:val="22"/>
        </w:rPr>
        <w:t>3.2.  Датой платежа считается дата списания денежных сре</w:t>
      </w:r>
      <w:proofErr w:type="gramStart"/>
      <w:r w:rsidRPr="00EF0FFF">
        <w:rPr>
          <w:sz w:val="22"/>
          <w:szCs w:val="22"/>
        </w:rPr>
        <w:t>дств с р</w:t>
      </w:r>
      <w:proofErr w:type="gramEnd"/>
      <w:r w:rsidRPr="00EF0FFF">
        <w:rPr>
          <w:sz w:val="22"/>
          <w:szCs w:val="22"/>
        </w:rPr>
        <w:t>асчетного счета Заказчика.</w:t>
      </w:r>
    </w:p>
    <w:p w:rsidR="006930E1" w:rsidRPr="00EF0FFF" w:rsidRDefault="007C41A1" w:rsidP="006930E1">
      <w:pPr>
        <w:suppressAutoHyphens/>
        <w:jc w:val="both"/>
        <w:rPr>
          <w:noProof/>
          <w:sz w:val="22"/>
          <w:szCs w:val="22"/>
        </w:rPr>
      </w:pPr>
      <w:r w:rsidRPr="00EF0FFF">
        <w:rPr>
          <w:noProof/>
          <w:sz w:val="22"/>
          <w:szCs w:val="22"/>
        </w:rPr>
        <w:t>3.</w:t>
      </w:r>
      <w:r w:rsidR="00224E56">
        <w:rPr>
          <w:noProof/>
          <w:sz w:val="22"/>
          <w:szCs w:val="22"/>
        </w:rPr>
        <w:t>3</w:t>
      </w:r>
      <w:r w:rsidR="006930E1" w:rsidRPr="00EF0FFF">
        <w:rPr>
          <w:noProof/>
          <w:sz w:val="22"/>
          <w:szCs w:val="22"/>
        </w:rPr>
        <w:t xml:space="preserve">. Дополнительные виды работ и затраты Подрядчика, не предусмотренные </w:t>
      </w:r>
      <w:r w:rsidRPr="00EF0FFF">
        <w:rPr>
          <w:noProof/>
          <w:sz w:val="22"/>
          <w:szCs w:val="22"/>
        </w:rPr>
        <w:t>настоящим Договором</w:t>
      </w:r>
      <w:r w:rsidR="006930E1" w:rsidRPr="00EF0FFF">
        <w:rPr>
          <w:noProof/>
          <w:sz w:val="22"/>
          <w:szCs w:val="22"/>
        </w:rPr>
        <w:t xml:space="preserve">, но которые могут возникнуть в процессе ведения работ, предварительно согласовываются с Заказчиком. В случае согласования с Заказчиком необходимости выполнения данных видов работ </w:t>
      </w:r>
      <w:r w:rsidRPr="00EF0FFF">
        <w:rPr>
          <w:noProof/>
          <w:sz w:val="22"/>
          <w:szCs w:val="22"/>
        </w:rPr>
        <w:t>офо</w:t>
      </w:r>
      <w:r w:rsidR="006930E1" w:rsidRPr="00EF0FFF">
        <w:rPr>
          <w:noProof/>
          <w:sz w:val="22"/>
          <w:szCs w:val="22"/>
        </w:rPr>
        <w:t xml:space="preserve">рмляется Дополнительное соглашение к настоящему </w:t>
      </w:r>
      <w:r w:rsidRPr="00EF0FFF">
        <w:rPr>
          <w:noProof/>
          <w:sz w:val="22"/>
          <w:szCs w:val="22"/>
        </w:rPr>
        <w:t>Д</w:t>
      </w:r>
      <w:r w:rsidR="006930E1" w:rsidRPr="00EF0FFF">
        <w:rPr>
          <w:noProof/>
          <w:sz w:val="22"/>
          <w:szCs w:val="22"/>
        </w:rPr>
        <w:t xml:space="preserve">оговору.   </w:t>
      </w:r>
    </w:p>
    <w:p w:rsidR="006930E1" w:rsidRPr="00EF0FFF" w:rsidRDefault="006930E1" w:rsidP="006930E1">
      <w:pPr>
        <w:suppressAutoHyphens/>
        <w:jc w:val="both"/>
        <w:rPr>
          <w:noProof/>
          <w:sz w:val="22"/>
          <w:szCs w:val="22"/>
        </w:rPr>
      </w:pPr>
      <w:r w:rsidRPr="00EF0FFF">
        <w:rPr>
          <w:noProof/>
          <w:sz w:val="22"/>
          <w:szCs w:val="22"/>
        </w:rPr>
        <w:t>3.</w:t>
      </w:r>
      <w:r w:rsidR="00224E56">
        <w:rPr>
          <w:noProof/>
          <w:sz w:val="22"/>
          <w:szCs w:val="22"/>
        </w:rPr>
        <w:t>4</w:t>
      </w:r>
      <w:r w:rsidRPr="00EF0FFF">
        <w:rPr>
          <w:noProof/>
          <w:sz w:val="22"/>
          <w:szCs w:val="22"/>
        </w:rPr>
        <w:t xml:space="preserve">. </w:t>
      </w:r>
      <w:proofErr w:type="gramStart"/>
      <w:r w:rsidRPr="00EF0FFF">
        <w:rPr>
          <w:noProof/>
          <w:sz w:val="22"/>
          <w:szCs w:val="22"/>
        </w:rPr>
        <w:t xml:space="preserve">Подрядчик обязуется в течение 7 (семи) календарных дней с </w:t>
      </w:r>
      <w:r w:rsidR="00556601" w:rsidRPr="00EF0FFF">
        <w:rPr>
          <w:noProof/>
          <w:sz w:val="22"/>
          <w:szCs w:val="22"/>
        </w:rPr>
        <w:t>даты</w:t>
      </w:r>
      <w:r w:rsidRPr="00EF0FFF">
        <w:rPr>
          <w:noProof/>
          <w:sz w:val="22"/>
          <w:szCs w:val="22"/>
        </w:rPr>
        <w:t xml:space="preserve"> получения от Заказчика акта сверки расчетов с Подрядчиком произвести сверку расчетов между Сторонами, оформить протокол разногласий при необходимости, и направить 1 (один) экземпляр надлежаще оформленного акта сверки в адрес Заказчика:  </w:t>
      </w:r>
      <w:r w:rsidRPr="00EF0FFF">
        <w:rPr>
          <w:sz w:val="22"/>
          <w:szCs w:val="22"/>
        </w:rPr>
        <w:t xml:space="preserve">ул. 2П-2, №6, Панель 12, Западный промышленный узел, г. Нижневартовск, Ханты-Мансийский автономный округ – </w:t>
      </w:r>
      <w:proofErr w:type="spellStart"/>
      <w:r w:rsidRPr="00EF0FFF">
        <w:rPr>
          <w:sz w:val="22"/>
          <w:szCs w:val="22"/>
        </w:rPr>
        <w:t>Югра</w:t>
      </w:r>
      <w:proofErr w:type="spellEnd"/>
      <w:r w:rsidRPr="00EF0FFF">
        <w:rPr>
          <w:sz w:val="22"/>
          <w:szCs w:val="22"/>
        </w:rPr>
        <w:t>,  Тюменская область, Российская Федерация.</w:t>
      </w:r>
      <w:r w:rsidRPr="00EF0FFF">
        <w:rPr>
          <w:noProof/>
          <w:sz w:val="22"/>
          <w:szCs w:val="22"/>
        </w:rPr>
        <w:t xml:space="preserve">  </w:t>
      </w:r>
      <w:proofErr w:type="gramEnd"/>
    </w:p>
    <w:p w:rsidR="006930E1" w:rsidRPr="00EF0FFF" w:rsidRDefault="006930E1" w:rsidP="006930E1">
      <w:pPr>
        <w:tabs>
          <w:tab w:val="left" w:pos="0"/>
        </w:tabs>
        <w:jc w:val="both"/>
        <w:rPr>
          <w:sz w:val="22"/>
          <w:szCs w:val="22"/>
        </w:rPr>
      </w:pPr>
      <w:r w:rsidRPr="00EF0FFF">
        <w:rPr>
          <w:noProof/>
          <w:sz w:val="22"/>
          <w:szCs w:val="22"/>
        </w:rPr>
        <w:t>3.</w:t>
      </w:r>
      <w:r w:rsidR="00224E56">
        <w:rPr>
          <w:noProof/>
          <w:sz w:val="22"/>
          <w:szCs w:val="22"/>
        </w:rPr>
        <w:t>5</w:t>
      </w:r>
      <w:r w:rsidRPr="00EF0FFF">
        <w:rPr>
          <w:noProof/>
          <w:sz w:val="22"/>
          <w:szCs w:val="22"/>
        </w:rPr>
        <w:t xml:space="preserve">.   </w:t>
      </w:r>
      <w:r w:rsidRPr="00EF0FFF">
        <w:rPr>
          <w:sz w:val="22"/>
          <w:szCs w:val="22"/>
        </w:rPr>
        <w:t>Если срок подписания Актов приходится на выходные или праздничные дни, то сроки переносятся на количество дней отдыха.</w:t>
      </w:r>
      <w:r w:rsidRPr="00EF0FFF">
        <w:rPr>
          <w:noProof/>
          <w:sz w:val="22"/>
          <w:szCs w:val="22"/>
        </w:rPr>
        <w:t xml:space="preserve">   </w:t>
      </w:r>
    </w:p>
    <w:p w:rsidR="0093164A" w:rsidRPr="00EF0FFF" w:rsidRDefault="0093164A" w:rsidP="009E2181">
      <w:pPr>
        <w:suppressAutoHyphens/>
        <w:ind w:firstLine="720"/>
        <w:jc w:val="both"/>
        <w:rPr>
          <w:sz w:val="22"/>
          <w:szCs w:val="22"/>
        </w:rPr>
      </w:pPr>
    </w:p>
    <w:p w:rsidR="0093164A" w:rsidRPr="00EF0FFF" w:rsidRDefault="0093164A" w:rsidP="0049344E">
      <w:pPr>
        <w:numPr>
          <w:ilvl w:val="0"/>
          <w:numId w:val="11"/>
        </w:numPr>
        <w:suppressAutoHyphens/>
        <w:jc w:val="center"/>
        <w:rPr>
          <w:b/>
          <w:sz w:val="22"/>
          <w:szCs w:val="22"/>
        </w:rPr>
      </w:pPr>
      <w:r w:rsidRPr="00EF0FFF">
        <w:rPr>
          <w:b/>
          <w:sz w:val="22"/>
          <w:szCs w:val="22"/>
        </w:rPr>
        <w:t>СРОК ИСПОЛНЕНИЯ ОБЯЗАТЕЛЬСТВ</w:t>
      </w:r>
    </w:p>
    <w:p w:rsidR="005915BA" w:rsidRPr="00EF0FFF" w:rsidRDefault="005915BA" w:rsidP="005915BA">
      <w:pPr>
        <w:suppressAutoHyphens/>
        <w:ind w:left="1080"/>
        <w:rPr>
          <w:b/>
          <w:sz w:val="22"/>
          <w:szCs w:val="22"/>
        </w:rPr>
      </w:pPr>
    </w:p>
    <w:p w:rsidR="00CF20FD" w:rsidRPr="00EF0FFF" w:rsidRDefault="00D94BB2" w:rsidP="00CF20FD">
      <w:pPr>
        <w:jc w:val="both"/>
        <w:rPr>
          <w:sz w:val="22"/>
          <w:szCs w:val="22"/>
        </w:rPr>
      </w:pPr>
      <w:r w:rsidRPr="00EF0FFF">
        <w:rPr>
          <w:noProof/>
          <w:sz w:val="22"/>
          <w:szCs w:val="22"/>
        </w:rPr>
        <w:t>4</w:t>
      </w:r>
      <w:r w:rsidR="0093164A" w:rsidRPr="00EF0FFF">
        <w:rPr>
          <w:noProof/>
          <w:sz w:val="22"/>
          <w:szCs w:val="22"/>
        </w:rPr>
        <w:t>.1</w:t>
      </w:r>
      <w:r w:rsidR="00A43222" w:rsidRPr="00EF0FFF">
        <w:rPr>
          <w:b/>
          <w:noProof/>
          <w:sz w:val="22"/>
          <w:szCs w:val="22"/>
        </w:rPr>
        <w:t xml:space="preserve">. </w:t>
      </w:r>
      <w:r w:rsidR="000A1ED7" w:rsidRPr="00EF0FFF">
        <w:rPr>
          <w:sz w:val="22"/>
          <w:szCs w:val="22"/>
        </w:rPr>
        <w:t xml:space="preserve">Началом </w:t>
      </w:r>
      <w:r w:rsidR="00224E56">
        <w:rPr>
          <w:sz w:val="22"/>
          <w:szCs w:val="22"/>
        </w:rPr>
        <w:t xml:space="preserve">выполнения </w:t>
      </w:r>
      <w:r w:rsidR="000A1ED7" w:rsidRPr="00EF0FFF">
        <w:rPr>
          <w:sz w:val="22"/>
          <w:szCs w:val="22"/>
        </w:rPr>
        <w:t xml:space="preserve"> работ  считается дата передачи Подрядчику, </w:t>
      </w:r>
      <w:r w:rsidR="000A1ED7" w:rsidRPr="00FA457E">
        <w:rPr>
          <w:sz w:val="22"/>
          <w:szCs w:val="22"/>
        </w:rPr>
        <w:t>необходим</w:t>
      </w:r>
      <w:r w:rsidR="00224E56" w:rsidRPr="00FA457E">
        <w:rPr>
          <w:sz w:val="22"/>
          <w:szCs w:val="22"/>
        </w:rPr>
        <w:t>ых для выполнения р</w:t>
      </w:r>
      <w:r w:rsidR="00224E56" w:rsidRPr="00FA457E">
        <w:rPr>
          <w:sz w:val="22"/>
          <w:szCs w:val="22"/>
        </w:rPr>
        <w:t>а</w:t>
      </w:r>
      <w:r w:rsidR="00224E56" w:rsidRPr="00FA457E">
        <w:rPr>
          <w:sz w:val="22"/>
          <w:szCs w:val="22"/>
        </w:rPr>
        <w:t xml:space="preserve">бот </w:t>
      </w:r>
      <w:r w:rsidR="000A1ED7" w:rsidRPr="00FA457E">
        <w:rPr>
          <w:sz w:val="22"/>
          <w:szCs w:val="22"/>
        </w:rPr>
        <w:t xml:space="preserve"> документов, форм и исходных данных.</w:t>
      </w:r>
    </w:p>
    <w:p w:rsidR="00224E56" w:rsidRPr="00CD20CD" w:rsidRDefault="000A1ED7" w:rsidP="00224E56">
      <w:pPr>
        <w:tabs>
          <w:tab w:val="left" w:pos="0"/>
        </w:tabs>
        <w:jc w:val="both"/>
        <w:rPr>
          <w:sz w:val="22"/>
          <w:szCs w:val="22"/>
        </w:rPr>
      </w:pPr>
      <w:r w:rsidRPr="00EF0FFF">
        <w:rPr>
          <w:sz w:val="22"/>
          <w:szCs w:val="22"/>
        </w:rPr>
        <w:t xml:space="preserve">4.2. </w:t>
      </w:r>
      <w:r w:rsidR="005C0D64" w:rsidRPr="00EF0FFF">
        <w:rPr>
          <w:sz w:val="22"/>
          <w:szCs w:val="22"/>
        </w:rPr>
        <w:t>Работы производятся согласно графику производства работ  (Приложение №1 к настоящему догов</w:t>
      </w:r>
      <w:r w:rsidR="005C0D64" w:rsidRPr="00EF0FFF">
        <w:rPr>
          <w:sz w:val="22"/>
          <w:szCs w:val="22"/>
        </w:rPr>
        <w:t>о</w:t>
      </w:r>
      <w:r w:rsidR="005C0D64" w:rsidRPr="00EF0FFF">
        <w:rPr>
          <w:sz w:val="22"/>
          <w:szCs w:val="22"/>
        </w:rPr>
        <w:t>ру</w:t>
      </w:r>
      <w:r w:rsidR="00224E56">
        <w:rPr>
          <w:sz w:val="22"/>
          <w:szCs w:val="22"/>
        </w:rPr>
        <w:t>).</w:t>
      </w:r>
    </w:p>
    <w:p w:rsidR="0093164A" w:rsidRPr="00EF0FFF" w:rsidRDefault="00CF20FD" w:rsidP="00606C38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4.</w:t>
      </w:r>
      <w:r w:rsidR="005C0D64" w:rsidRPr="00EF0FFF">
        <w:rPr>
          <w:sz w:val="22"/>
          <w:szCs w:val="22"/>
        </w:rPr>
        <w:t>3</w:t>
      </w:r>
      <w:r w:rsidRPr="00EF0FFF">
        <w:rPr>
          <w:sz w:val="22"/>
          <w:szCs w:val="22"/>
        </w:rPr>
        <w:t>.</w:t>
      </w:r>
      <w:r w:rsidR="00D94BB2" w:rsidRPr="00EF0FFF">
        <w:rPr>
          <w:sz w:val="22"/>
          <w:szCs w:val="22"/>
        </w:rPr>
        <w:t>В</w:t>
      </w:r>
      <w:r w:rsidR="0093164A" w:rsidRPr="00EF0FFF">
        <w:rPr>
          <w:sz w:val="22"/>
          <w:szCs w:val="22"/>
        </w:rPr>
        <w:t xml:space="preserve"> случае, если в ходе выполнения работ </w:t>
      </w:r>
      <w:r w:rsidR="00D82AAA" w:rsidRPr="00EF0FFF">
        <w:rPr>
          <w:sz w:val="22"/>
          <w:szCs w:val="22"/>
        </w:rPr>
        <w:t>появилась</w:t>
      </w:r>
      <w:r w:rsidR="0093164A" w:rsidRPr="00EF0FFF">
        <w:rPr>
          <w:sz w:val="22"/>
          <w:szCs w:val="22"/>
        </w:rPr>
        <w:t xml:space="preserve"> необходимость внести изменения в </w:t>
      </w:r>
      <w:r w:rsidR="00C252FD" w:rsidRPr="00EF0FFF">
        <w:rPr>
          <w:sz w:val="22"/>
          <w:szCs w:val="22"/>
        </w:rPr>
        <w:t>срок выполнения работ</w:t>
      </w:r>
      <w:r w:rsidR="0093164A" w:rsidRPr="00EF0FFF">
        <w:rPr>
          <w:sz w:val="22"/>
          <w:szCs w:val="22"/>
        </w:rPr>
        <w:t xml:space="preserve">, то такие изменения должны совершаться в письменной форме по согласованию </w:t>
      </w:r>
      <w:r w:rsidR="005F20DE" w:rsidRPr="00EF0FFF">
        <w:rPr>
          <w:sz w:val="22"/>
          <w:szCs w:val="22"/>
        </w:rPr>
        <w:t xml:space="preserve">Сторон </w:t>
      </w:r>
      <w:r w:rsidR="00207C99" w:rsidRPr="00EF0FFF">
        <w:rPr>
          <w:sz w:val="22"/>
          <w:szCs w:val="22"/>
        </w:rPr>
        <w:t>и оформляться Д</w:t>
      </w:r>
      <w:r w:rsidR="0093164A" w:rsidRPr="00EF0FFF">
        <w:rPr>
          <w:sz w:val="22"/>
          <w:szCs w:val="22"/>
        </w:rPr>
        <w:t xml:space="preserve">ополнительным </w:t>
      </w:r>
      <w:r w:rsidR="00D94BB2" w:rsidRPr="00EF0FFF">
        <w:rPr>
          <w:sz w:val="22"/>
          <w:szCs w:val="22"/>
        </w:rPr>
        <w:t xml:space="preserve"> </w:t>
      </w:r>
      <w:r w:rsidR="00D82AAA" w:rsidRPr="00EF0FFF">
        <w:rPr>
          <w:sz w:val="22"/>
          <w:szCs w:val="22"/>
        </w:rPr>
        <w:t>соглашением</w:t>
      </w:r>
      <w:r w:rsidR="00207C99" w:rsidRPr="00EF0FFF">
        <w:rPr>
          <w:sz w:val="22"/>
          <w:szCs w:val="22"/>
        </w:rPr>
        <w:t xml:space="preserve"> к настоящему Договору.</w:t>
      </w:r>
    </w:p>
    <w:p w:rsidR="005915BA" w:rsidRPr="00EF0FFF" w:rsidRDefault="00D94BB2" w:rsidP="00B90128">
      <w:pPr>
        <w:tabs>
          <w:tab w:val="left" w:pos="9922"/>
        </w:tabs>
        <w:suppressAutoHyphens/>
        <w:spacing w:before="100" w:after="100"/>
        <w:ind w:right="141"/>
        <w:jc w:val="center"/>
        <w:rPr>
          <w:b/>
          <w:sz w:val="22"/>
          <w:szCs w:val="22"/>
        </w:rPr>
      </w:pPr>
      <w:r w:rsidRPr="00EF0FFF">
        <w:rPr>
          <w:b/>
          <w:noProof/>
          <w:sz w:val="22"/>
          <w:szCs w:val="22"/>
        </w:rPr>
        <w:t>5</w:t>
      </w:r>
      <w:r w:rsidR="0093164A" w:rsidRPr="00EF0FFF">
        <w:rPr>
          <w:b/>
          <w:noProof/>
          <w:sz w:val="22"/>
          <w:szCs w:val="22"/>
        </w:rPr>
        <w:t>.</w:t>
      </w:r>
      <w:r w:rsidR="0093164A" w:rsidRPr="00EF0FFF">
        <w:rPr>
          <w:b/>
          <w:sz w:val="22"/>
          <w:szCs w:val="22"/>
        </w:rPr>
        <w:t xml:space="preserve"> ОБЯЗАТЕЛЬСТВА СТОРОН</w:t>
      </w:r>
    </w:p>
    <w:p w:rsidR="00703596" w:rsidRPr="00EF0FFF" w:rsidRDefault="00E025B5" w:rsidP="00490E2D">
      <w:pPr>
        <w:pStyle w:val="20"/>
        <w:suppressAutoHyphens/>
        <w:ind w:right="-32"/>
        <w:rPr>
          <w:b/>
        </w:rPr>
      </w:pPr>
      <w:r w:rsidRPr="00EF0FFF">
        <w:rPr>
          <w:b/>
        </w:rPr>
        <w:t>5</w:t>
      </w:r>
      <w:r w:rsidR="00703596" w:rsidRPr="00EF0FFF">
        <w:rPr>
          <w:b/>
        </w:rPr>
        <w:t>.1. Для выполнения своих обязательств Подрядчик:</w:t>
      </w:r>
    </w:p>
    <w:p w:rsidR="00490E2D" w:rsidRPr="00EF0FFF" w:rsidRDefault="00490E2D" w:rsidP="00490E2D">
      <w:pPr>
        <w:pStyle w:val="20"/>
        <w:suppressAutoHyphens/>
        <w:ind w:right="-32"/>
      </w:pPr>
    </w:p>
    <w:p w:rsidR="00F77F3A" w:rsidRDefault="00E025B5" w:rsidP="00F77F3A">
      <w:pPr>
        <w:jc w:val="both"/>
        <w:rPr>
          <w:bCs/>
          <w:sz w:val="22"/>
          <w:szCs w:val="22"/>
        </w:rPr>
      </w:pPr>
      <w:r w:rsidRPr="00EF0FFF">
        <w:rPr>
          <w:sz w:val="22"/>
          <w:szCs w:val="22"/>
        </w:rPr>
        <w:t>5</w:t>
      </w:r>
      <w:r w:rsidR="00207C99" w:rsidRPr="00EF0FFF">
        <w:rPr>
          <w:sz w:val="22"/>
          <w:szCs w:val="22"/>
        </w:rPr>
        <w:t>.1.1.</w:t>
      </w:r>
      <w:r w:rsidR="00FE7C54" w:rsidRPr="00EF0FFF">
        <w:rPr>
          <w:sz w:val="22"/>
          <w:szCs w:val="22"/>
        </w:rPr>
        <w:t xml:space="preserve">Выполняет все работы, являющиеся предметом </w:t>
      </w:r>
      <w:r w:rsidR="00207C99" w:rsidRPr="00EF0FFF">
        <w:rPr>
          <w:sz w:val="22"/>
          <w:szCs w:val="22"/>
        </w:rPr>
        <w:t xml:space="preserve">настоящего </w:t>
      </w:r>
      <w:r w:rsidR="00FE7C54" w:rsidRPr="00EF0FFF">
        <w:rPr>
          <w:sz w:val="22"/>
          <w:szCs w:val="22"/>
        </w:rPr>
        <w:t>договора,</w:t>
      </w:r>
      <w:r w:rsidR="008C1B4F" w:rsidRPr="00EF0FFF">
        <w:rPr>
          <w:sz w:val="22"/>
          <w:szCs w:val="22"/>
        </w:rPr>
        <w:t xml:space="preserve"> собственными силами и сре</w:t>
      </w:r>
      <w:r w:rsidR="008C1B4F" w:rsidRPr="00EF0FFF">
        <w:rPr>
          <w:sz w:val="22"/>
          <w:szCs w:val="22"/>
        </w:rPr>
        <w:t>д</w:t>
      </w:r>
      <w:r w:rsidR="008C1B4F" w:rsidRPr="00EF0FFF">
        <w:rPr>
          <w:sz w:val="22"/>
          <w:szCs w:val="22"/>
        </w:rPr>
        <w:t>ствами,</w:t>
      </w:r>
      <w:r w:rsidR="00FE7C54" w:rsidRPr="00EF0FFF">
        <w:rPr>
          <w:sz w:val="22"/>
          <w:szCs w:val="22"/>
        </w:rPr>
        <w:t xml:space="preserve"> в соответствии </w:t>
      </w:r>
      <w:r w:rsidR="00F77F3A" w:rsidRPr="00EF0FFF">
        <w:rPr>
          <w:sz w:val="22"/>
          <w:szCs w:val="22"/>
        </w:rPr>
        <w:t xml:space="preserve">с </w:t>
      </w:r>
      <w:r w:rsidR="00F77F3A" w:rsidRPr="00EF0FFF">
        <w:rPr>
          <w:bCs/>
          <w:sz w:val="22"/>
          <w:szCs w:val="22"/>
        </w:rPr>
        <w:t>действующим законодательством Российской Федерации, а именно:</w:t>
      </w:r>
    </w:p>
    <w:p w:rsidR="00F3727D" w:rsidRPr="00CD20CD" w:rsidRDefault="00F3727D" w:rsidP="00F3727D">
      <w:pPr>
        <w:jc w:val="both"/>
        <w:rPr>
          <w:sz w:val="22"/>
          <w:szCs w:val="22"/>
        </w:rPr>
      </w:pPr>
      <w:r w:rsidRPr="00CD20CD">
        <w:rPr>
          <w:sz w:val="22"/>
          <w:szCs w:val="22"/>
        </w:rPr>
        <w:t>- Лесным кодексом Российской Федерации от 4 декабря 2006 г. № 200-ФЗ;</w:t>
      </w:r>
    </w:p>
    <w:p w:rsidR="00F3727D" w:rsidRPr="00CD20CD" w:rsidRDefault="00F3727D" w:rsidP="00F3727D">
      <w:pPr>
        <w:jc w:val="both"/>
        <w:rPr>
          <w:sz w:val="22"/>
          <w:szCs w:val="22"/>
        </w:rPr>
      </w:pPr>
      <w:r w:rsidRPr="00CD20CD">
        <w:rPr>
          <w:sz w:val="22"/>
          <w:szCs w:val="22"/>
        </w:rPr>
        <w:t xml:space="preserve">- Порядком выполнения работ по </w:t>
      </w:r>
      <w:proofErr w:type="spellStart"/>
      <w:r w:rsidRPr="00CD20CD">
        <w:rPr>
          <w:sz w:val="22"/>
          <w:szCs w:val="22"/>
        </w:rPr>
        <w:t>лесовосстановлению</w:t>
      </w:r>
      <w:proofErr w:type="spellEnd"/>
      <w:r w:rsidRPr="00CD20CD">
        <w:rPr>
          <w:sz w:val="22"/>
          <w:szCs w:val="22"/>
        </w:rPr>
        <w:t xml:space="preserve"> или лесоразведению лицами, использующими леса в соответствии со статьями 43-46 Лесного кодекса Российской Федерации, и лицами, в интересах которых осуществляется перевод земель лесного фонда в земли иных категорий, на землях иных категорий;</w:t>
      </w:r>
      <w:r w:rsidRPr="00CD20CD">
        <w:rPr>
          <w:sz w:val="22"/>
          <w:szCs w:val="22"/>
        </w:rPr>
        <w:tab/>
      </w:r>
    </w:p>
    <w:p w:rsidR="00F3727D" w:rsidRPr="00CD20CD" w:rsidRDefault="00F3727D" w:rsidP="00F3727D">
      <w:pPr>
        <w:jc w:val="both"/>
        <w:rPr>
          <w:sz w:val="22"/>
          <w:szCs w:val="22"/>
        </w:rPr>
      </w:pPr>
      <w:r w:rsidRPr="00CD20CD">
        <w:rPr>
          <w:sz w:val="22"/>
          <w:szCs w:val="22"/>
        </w:rPr>
        <w:t>- Земельным кодексом Российской Федерации от 25 октября 2001 г. № 136-ФЗ;</w:t>
      </w:r>
    </w:p>
    <w:p w:rsidR="00F3727D" w:rsidRPr="00CD20CD" w:rsidRDefault="00F3727D" w:rsidP="00F3727D">
      <w:pPr>
        <w:jc w:val="both"/>
        <w:rPr>
          <w:sz w:val="22"/>
          <w:szCs w:val="22"/>
        </w:rPr>
      </w:pPr>
      <w:r w:rsidRPr="00CD20CD">
        <w:rPr>
          <w:sz w:val="22"/>
          <w:szCs w:val="22"/>
        </w:rPr>
        <w:t>- Приказом Министерства природных ресурсов и экологии РФ от 29 декабря 2021 г. № 1024 «Об утве</w:t>
      </w:r>
      <w:r w:rsidRPr="00CD20CD">
        <w:rPr>
          <w:sz w:val="22"/>
          <w:szCs w:val="22"/>
        </w:rPr>
        <w:t>р</w:t>
      </w:r>
      <w:r w:rsidRPr="00CD20CD">
        <w:rPr>
          <w:sz w:val="22"/>
          <w:szCs w:val="22"/>
        </w:rPr>
        <w:t xml:space="preserve">ждении Правил </w:t>
      </w:r>
      <w:proofErr w:type="spellStart"/>
      <w:r w:rsidRPr="00CD20CD">
        <w:rPr>
          <w:sz w:val="22"/>
          <w:szCs w:val="22"/>
        </w:rPr>
        <w:t>лесовосстановления</w:t>
      </w:r>
      <w:proofErr w:type="spellEnd"/>
      <w:r w:rsidRPr="00CD20CD">
        <w:rPr>
          <w:sz w:val="22"/>
          <w:szCs w:val="22"/>
        </w:rPr>
        <w:t xml:space="preserve">, формы, состава, порядка согласования проекта </w:t>
      </w:r>
      <w:proofErr w:type="spellStart"/>
      <w:r w:rsidRPr="00CD20CD">
        <w:rPr>
          <w:sz w:val="22"/>
          <w:szCs w:val="22"/>
        </w:rPr>
        <w:t>лесовосстановления</w:t>
      </w:r>
      <w:proofErr w:type="spellEnd"/>
      <w:r w:rsidRPr="00CD20CD">
        <w:rPr>
          <w:sz w:val="22"/>
          <w:szCs w:val="22"/>
        </w:rPr>
        <w:t xml:space="preserve">, оснований для отказа в его согласовании, а также требований к формату в электронной форме проекта </w:t>
      </w:r>
      <w:proofErr w:type="spellStart"/>
      <w:r w:rsidRPr="00CD20CD">
        <w:rPr>
          <w:sz w:val="22"/>
          <w:szCs w:val="22"/>
        </w:rPr>
        <w:t>лесовосстановления</w:t>
      </w:r>
      <w:proofErr w:type="spellEnd"/>
      <w:r w:rsidRPr="00CD20CD">
        <w:rPr>
          <w:sz w:val="22"/>
          <w:szCs w:val="22"/>
        </w:rPr>
        <w:t>»;</w:t>
      </w:r>
    </w:p>
    <w:p w:rsidR="00F3727D" w:rsidRPr="00CD20CD" w:rsidRDefault="00F3727D" w:rsidP="00F3727D">
      <w:pPr>
        <w:jc w:val="both"/>
        <w:rPr>
          <w:sz w:val="22"/>
          <w:szCs w:val="22"/>
        </w:rPr>
      </w:pPr>
      <w:r w:rsidRPr="00CD20CD">
        <w:rPr>
          <w:sz w:val="22"/>
          <w:szCs w:val="22"/>
        </w:rPr>
        <w:t>- Федеральным законом от 19 июля 2018 г. № 212-ФЗ «О внесении изменений в Лесной кодекс Росси</w:t>
      </w:r>
      <w:r w:rsidRPr="00CD20CD">
        <w:rPr>
          <w:sz w:val="22"/>
          <w:szCs w:val="22"/>
        </w:rPr>
        <w:t>й</w:t>
      </w:r>
      <w:r w:rsidRPr="00CD20CD">
        <w:rPr>
          <w:sz w:val="22"/>
          <w:szCs w:val="22"/>
        </w:rPr>
        <w:t>ской Федерации и отдельные законодательные акты Российской Федерации в части совершенствования воспроизводства лесов и лесоразведения»;</w:t>
      </w:r>
    </w:p>
    <w:p w:rsidR="00F3727D" w:rsidRPr="00CD20CD" w:rsidRDefault="00F3727D" w:rsidP="00F3727D">
      <w:pPr>
        <w:jc w:val="both"/>
        <w:rPr>
          <w:sz w:val="22"/>
          <w:szCs w:val="22"/>
        </w:rPr>
      </w:pPr>
      <w:r w:rsidRPr="00CD20CD">
        <w:rPr>
          <w:sz w:val="22"/>
          <w:szCs w:val="22"/>
        </w:rPr>
        <w:t>- Постановлением Правительства РФ от 7 октября 2020 г. № 1614 «Об утверждении Правил пожарной безопасности в лесах»</w:t>
      </w:r>
    </w:p>
    <w:p w:rsidR="00F3727D" w:rsidRDefault="00F3727D" w:rsidP="00F3727D">
      <w:pPr>
        <w:tabs>
          <w:tab w:val="left" w:pos="993"/>
        </w:tabs>
        <w:jc w:val="both"/>
        <w:rPr>
          <w:sz w:val="22"/>
          <w:szCs w:val="22"/>
        </w:rPr>
      </w:pPr>
      <w:r w:rsidRPr="00CD20CD">
        <w:rPr>
          <w:sz w:val="22"/>
          <w:szCs w:val="22"/>
        </w:rPr>
        <w:t>В случае изменения (введения новой) нормативно-правовой и нормативно-технической базы в Росси</w:t>
      </w:r>
      <w:r w:rsidRPr="00CD20CD">
        <w:rPr>
          <w:sz w:val="22"/>
          <w:szCs w:val="22"/>
        </w:rPr>
        <w:t>й</w:t>
      </w:r>
      <w:r w:rsidRPr="00CD20CD">
        <w:rPr>
          <w:sz w:val="22"/>
          <w:szCs w:val="22"/>
        </w:rPr>
        <w:t>ской Федерации, изменения вносятся в договор путем заключения дополнительного соглашения к догов</w:t>
      </w:r>
      <w:r w:rsidRPr="00CD20CD">
        <w:rPr>
          <w:sz w:val="22"/>
          <w:szCs w:val="22"/>
        </w:rPr>
        <w:t>о</w:t>
      </w:r>
      <w:r w:rsidRPr="00CD20CD">
        <w:rPr>
          <w:sz w:val="22"/>
          <w:szCs w:val="22"/>
        </w:rPr>
        <w:t>ру</w:t>
      </w:r>
    </w:p>
    <w:p w:rsidR="00C302DE" w:rsidRPr="00EF0FFF" w:rsidRDefault="00351119" w:rsidP="00C302DE">
      <w:pPr>
        <w:jc w:val="both"/>
        <w:rPr>
          <w:sz w:val="22"/>
          <w:szCs w:val="22"/>
        </w:rPr>
      </w:pPr>
      <w:r w:rsidRPr="00EF0FFF">
        <w:rPr>
          <w:sz w:val="22"/>
          <w:szCs w:val="22"/>
        </w:rPr>
        <w:t>5.1.</w:t>
      </w:r>
      <w:r w:rsidR="00A43222" w:rsidRPr="00EF0FFF">
        <w:rPr>
          <w:sz w:val="22"/>
          <w:szCs w:val="22"/>
        </w:rPr>
        <w:t>2</w:t>
      </w:r>
      <w:r w:rsidR="00C302DE" w:rsidRPr="00EF0FFF">
        <w:rPr>
          <w:sz w:val="22"/>
          <w:szCs w:val="22"/>
        </w:rPr>
        <w:t>. Не распространя</w:t>
      </w:r>
      <w:r w:rsidRPr="00EF0FFF">
        <w:rPr>
          <w:sz w:val="22"/>
          <w:szCs w:val="22"/>
        </w:rPr>
        <w:t>ет</w:t>
      </w:r>
      <w:r w:rsidR="00C302DE" w:rsidRPr="00EF0FFF">
        <w:rPr>
          <w:sz w:val="22"/>
          <w:szCs w:val="22"/>
        </w:rPr>
        <w:t xml:space="preserve"> третьим лицам никакие сведения, относящиеся к деловой или коммерческой тайне Заказчика</w:t>
      </w:r>
      <w:r w:rsidRPr="00EF0FFF">
        <w:rPr>
          <w:sz w:val="22"/>
          <w:szCs w:val="22"/>
        </w:rPr>
        <w:t>,</w:t>
      </w:r>
      <w:r w:rsidR="00C302DE" w:rsidRPr="00EF0FFF">
        <w:rPr>
          <w:sz w:val="22"/>
          <w:szCs w:val="22"/>
        </w:rPr>
        <w:t xml:space="preserve"> и/или использ</w:t>
      </w:r>
      <w:r w:rsidRPr="00EF0FFF">
        <w:rPr>
          <w:sz w:val="22"/>
          <w:szCs w:val="22"/>
        </w:rPr>
        <w:t>ует</w:t>
      </w:r>
      <w:r w:rsidR="00C302DE" w:rsidRPr="00EF0FFF">
        <w:rPr>
          <w:sz w:val="22"/>
          <w:szCs w:val="22"/>
        </w:rPr>
        <w:t xml:space="preserve"> их для целей, не связанных с выполнением работ. Конфиденциальной признается любая информация, переданная Заказчиком Подрядчику для целей выполнения работ, за и</w:t>
      </w:r>
      <w:r w:rsidR="00C302DE" w:rsidRPr="00EF0FFF">
        <w:rPr>
          <w:sz w:val="22"/>
          <w:szCs w:val="22"/>
        </w:rPr>
        <w:t>с</w:t>
      </w:r>
      <w:r w:rsidR="00C302DE" w:rsidRPr="00EF0FFF">
        <w:rPr>
          <w:sz w:val="22"/>
          <w:szCs w:val="22"/>
        </w:rPr>
        <w:t>ключением случаев, предусмотренных действующим законодательством Российской Федерации.</w:t>
      </w:r>
    </w:p>
    <w:p w:rsidR="008E0BD0" w:rsidRPr="00EF0FFF" w:rsidRDefault="00636F1A" w:rsidP="005E323E">
      <w:pPr>
        <w:jc w:val="both"/>
        <w:rPr>
          <w:sz w:val="22"/>
          <w:szCs w:val="22"/>
          <w:highlight w:val="yellow"/>
        </w:rPr>
      </w:pPr>
      <w:r w:rsidRPr="00EF0FFF">
        <w:rPr>
          <w:sz w:val="22"/>
          <w:szCs w:val="22"/>
        </w:rPr>
        <w:t>5.1.</w:t>
      </w:r>
      <w:r w:rsidR="005E323E" w:rsidRPr="00EF0FFF">
        <w:rPr>
          <w:sz w:val="22"/>
          <w:szCs w:val="22"/>
        </w:rPr>
        <w:t>3</w:t>
      </w:r>
      <w:r w:rsidR="00904FC0" w:rsidRPr="00EF0FFF">
        <w:rPr>
          <w:sz w:val="22"/>
          <w:szCs w:val="22"/>
        </w:rPr>
        <w:t>.</w:t>
      </w:r>
      <w:r w:rsidR="008E0BD0" w:rsidRPr="00EF0FFF">
        <w:rPr>
          <w:sz w:val="22"/>
          <w:szCs w:val="22"/>
        </w:rPr>
        <w:t xml:space="preserve"> Обеспечивает выполнение необходимых мероприятий по охране труда, промышленной и пожарной безопасности, охране окружающей среды, предотвращению порчи и уничтожению зеленых насаждений и земли во время проведения работ, несет ответственность за нарушение указанных требований и возмещ</w:t>
      </w:r>
      <w:r w:rsidR="008E0BD0" w:rsidRPr="00EF0FFF">
        <w:rPr>
          <w:sz w:val="22"/>
          <w:szCs w:val="22"/>
        </w:rPr>
        <w:t>а</w:t>
      </w:r>
      <w:r w:rsidR="008E0BD0" w:rsidRPr="00EF0FFF">
        <w:rPr>
          <w:sz w:val="22"/>
          <w:szCs w:val="22"/>
        </w:rPr>
        <w:t>ет Заказчику понесенные в результате этих нарушений убытки.</w:t>
      </w:r>
    </w:p>
    <w:p w:rsidR="00271980" w:rsidRDefault="00E025B5" w:rsidP="009E2181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5</w:t>
      </w:r>
      <w:r w:rsidR="00703596" w:rsidRPr="00EF0FFF">
        <w:rPr>
          <w:sz w:val="22"/>
          <w:szCs w:val="22"/>
        </w:rPr>
        <w:t>.1.</w:t>
      </w:r>
      <w:r w:rsidR="005E323E" w:rsidRPr="00EF0FFF">
        <w:rPr>
          <w:sz w:val="22"/>
          <w:szCs w:val="22"/>
        </w:rPr>
        <w:t>4</w:t>
      </w:r>
      <w:r w:rsidR="00CE1D75" w:rsidRPr="00EF0FFF">
        <w:rPr>
          <w:sz w:val="22"/>
          <w:szCs w:val="22"/>
        </w:rPr>
        <w:t>.</w:t>
      </w:r>
      <w:r w:rsidR="00271980" w:rsidRPr="00EF0FFF">
        <w:rPr>
          <w:sz w:val="22"/>
          <w:szCs w:val="22"/>
        </w:rPr>
        <w:t xml:space="preserve"> Предоставляет возможность Заказчику </w:t>
      </w:r>
      <w:r w:rsidR="00394F49" w:rsidRPr="00EF0FFF">
        <w:rPr>
          <w:sz w:val="22"/>
          <w:szCs w:val="22"/>
        </w:rPr>
        <w:t xml:space="preserve">в любое время </w:t>
      </w:r>
      <w:r w:rsidR="00271980" w:rsidRPr="00EF0FFF">
        <w:rPr>
          <w:sz w:val="22"/>
          <w:szCs w:val="22"/>
        </w:rPr>
        <w:t>проверять</w:t>
      </w:r>
      <w:r w:rsidR="00394F49" w:rsidRPr="00EF0FFF">
        <w:rPr>
          <w:sz w:val="22"/>
          <w:szCs w:val="22"/>
        </w:rPr>
        <w:t xml:space="preserve"> и контролировать</w:t>
      </w:r>
      <w:r w:rsidR="00317318" w:rsidRPr="00EF0FFF">
        <w:rPr>
          <w:sz w:val="22"/>
          <w:szCs w:val="22"/>
        </w:rPr>
        <w:t xml:space="preserve"> ход выполнения работ</w:t>
      </w:r>
      <w:r w:rsidR="00271980" w:rsidRPr="00EF0FFF">
        <w:rPr>
          <w:sz w:val="22"/>
          <w:szCs w:val="22"/>
        </w:rPr>
        <w:t>.</w:t>
      </w:r>
      <w:r w:rsidR="00394F49" w:rsidRPr="00EF0FFF">
        <w:rPr>
          <w:sz w:val="22"/>
          <w:szCs w:val="22"/>
        </w:rPr>
        <w:t xml:space="preserve"> При этом</w:t>
      </w:r>
      <w:proofErr w:type="gramStart"/>
      <w:r w:rsidR="00394F49" w:rsidRPr="00EF0FFF">
        <w:rPr>
          <w:sz w:val="22"/>
          <w:szCs w:val="22"/>
        </w:rPr>
        <w:t>,</w:t>
      </w:r>
      <w:proofErr w:type="gramEnd"/>
      <w:r w:rsidR="00394F49" w:rsidRPr="00EF0FFF">
        <w:rPr>
          <w:sz w:val="22"/>
          <w:szCs w:val="22"/>
        </w:rPr>
        <w:t xml:space="preserve"> не обнаружение в процессе проверки отступлений от условий договора или иных дефектов/недостатков не освобождает Подрядчика от каких-либо обязательств по договору и не лишает Заказчика права в дальнейшем предъявить требования в отношении сроков, объемов и качества выполненных работ.</w:t>
      </w:r>
    </w:p>
    <w:p w:rsidR="000730F4" w:rsidRPr="00EF0FFF" w:rsidRDefault="000730F4" w:rsidP="000730F4">
      <w:pPr>
        <w:tabs>
          <w:tab w:val="left" w:pos="0"/>
        </w:tabs>
        <w:jc w:val="both"/>
        <w:rPr>
          <w:sz w:val="22"/>
          <w:szCs w:val="22"/>
        </w:rPr>
      </w:pPr>
      <w:r w:rsidRPr="00EF0FFF">
        <w:rPr>
          <w:sz w:val="22"/>
          <w:szCs w:val="22"/>
        </w:rPr>
        <w:lastRenderedPageBreak/>
        <w:t>5.1.</w:t>
      </w:r>
      <w:r w:rsidR="005E323E" w:rsidRPr="00EF0FFF">
        <w:rPr>
          <w:sz w:val="22"/>
          <w:szCs w:val="22"/>
        </w:rPr>
        <w:t>5</w:t>
      </w:r>
      <w:r w:rsidR="00B21C21" w:rsidRPr="00EF0FFF">
        <w:rPr>
          <w:sz w:val="22"/>
          <w:szCs w:val="22"/>
        </w:rPr>
        <w:t>.</w:t>
      </w:r>
      <w:r w:rsidRPr="00EF0FFF">
        <w:rPr>
          <w:sz w:val="22"/>
          <w:szCs w:val="22"/>
        </w:rPr>
        <w:t xml:space="preserve"> Обязуется уведомлять Заказчика письменно о любых внеплановых событиях и происшествиях на объекте и/или в связи с исполнением договора, включая, но не ограничиваясь:</w:t>
      </w:r>
    </w:p>
    <w:p w:rsidR="000730F4" w:rsidRPr="00EF0FFF" w:rsidRDefault="000730F4" w:rsidP="000730F4">
      <w:pPr>
        <w:tabs>
          <w:tab w:val="left" w:pos="0"/>
        </w:tabs>
        <w:jc w:val="both"/>
        <w:rPr>
          <w:sz w:val="22"/>
          <w:szCs w:val="22"/>
        </w:rPr>
      </w:pPr>
      <w:r w:rsidRPr="00EF0FFF">
        <w:rPr>
          <w:sz w:val="22"/>
          <w:szCs w:val="22"/>
        </w:rPr>
        <w:t>- аварии (в течение 2 (двух) часов);</w:t>
      </w:r>
    </w:p>
    <w:p w:rsidR="000730F4" w:rsidRPr="00EF0FFF" w:rsidRDefault="000730F4" w:rsidP="000730F4">
      <w:pPr>
        <w:tabs>
          <w:tab w:val="left" w:pos="0"/>
        </w:tabs>
        <w:jc w:val="both"/>
        <w:rPr>
          <w:sz w:val="22"/>
          <w:szCs w:val="22"/>
        </w:rPr>
      </w:pPr>
      <w:r w:rsidRPr="00EF0FFF">
        <w:rPr>
          <w:sz w:val="22"/>
          <w:szCs w:val="22"/>
        </w:rPr>
        <w:t>- несчастные случаи (в течение 2 (двух) часов);</w:t>
      </w:r>
    </w:p>
    <w:p w:rsidR="000D7308" w:rsidRPr="00EF0FFF" w:rsidRDefault="000730F4" w:rsidP="000730F4">
      <w:pPr>
        <w:tabs>
          <w:tab w:val="left" w:pos="0"/>
        </w:tabs>
        <w:jc w:val="both"/>
        <w:rPr>
          <w:sz w:val="22"/>
          <w:szCs w:val="22"/>
        </w:rPr>
      </w:pPr>
      <w:r w:rsidRPr="00EF0FFF">
        <w:rPr>
          <w:sz w:val="22"/>
          <w:szCs w:val="22"/>
        </w:rPr>
        <w:t>- хищения и иные противоправные действия (в течение 24 (двадцати четырех) часов);</w:t>
      </w:r>
    </w:p>
    <w:p w:rsidR="000D7308" w:rsidRPr="00EF0FFF" w:rsidRDefault="000D7308" w:rsidP="000730F4">
      <w:pPr>
        <w:tabs>
          <w:tab w:val="left" w:pos="0"/>
        </w:tabs>
        <w:jc w:val="both"/>
        <w:rPr>
          <w:sz w:val="22"/>
          <w:szCs w:val="22"/>
        </w:rPr>
      </w:pPr>
      <w:r w:rsidRPr="00EF0FFF">
        <w:rPr>
          <w:sz w:val="22"/>
          <w:szCs w:val="22"/>
        </w:rPr>
        <w:t>- арест и/или блокирование счетов и/или обстоятельства, влияющие на платежи между Сторонами (в т</w:t>
      </w:r>
      <w:r w:rsidRPr="00EF0FFF">
        <w:rPr>
          <w:sz w:val="22"/>
          <w:szCs w:val="22"/>
        </w:rPr>
        <w:t>е</w:t>
      </w:r>
      <w:r w:rsidRPr="00EF0FFF">
        <w:rPr>
          <w:sz w:val="22"/>
          <w:szCs w:val="22"/>
        </w:rPr>
        <w:t>чение 24 (двадцати четырех) часов);</w:t>
      </w:r>
    </w:p>
    <w:p w:rsidR="000730F4" w:rsidRPr="00EF0FFF" w:rsidRDefault="000D7308" w:rsidP="000730F4">
      <w:pPr>
        <w:tabs>
          <w:tab w:val="left" w:pos="0"/>
        </w:tabs>
        <w:jc w:val="both"/>
        <w:rPr>
          <w:sz w:val="22"/>
          <w:szCs w:val="22"/>
        </w:rPr>
      </w:pPr>
      <w:proofErr w:type="gramStart"/>
      <w:r w:rsidRPr="00EF0FFF">
        <w:rPr>
          <w:sz w:val="22"/>
          <w:szCs w:val="22"/>
        </w:rPr>
        <w:t>- забастовки персонала Подрядчика, действия третьих лиц, включая органы  власти и местного сам</w:t>
      </w:r>
      <w:r w:rsidRPr="00EF0FFF">
        <w:rPr>
          <w:sz w:val="22"/>
          <w:szCs w:val="22"/>
        </w:rPr>
        <w:t>о</w:t>
      </w:r>
      <w:r w:rsidRPr="00EF0FFF">
        <w:rPr>
          <w:sz w:val="22"/>
          <w:szCs w:val="22"/>
        </w:rPr>
        <w:t>управления прямо</w:t>
      </w:r>
      <w:r w:rsidR="000730F4" w:rsidRPr="00EF0FFF">
        <w:rPr>
          <w:sz w:val="22"/>
          <w:szCs w:val="22"/>
        </w:rPr>
        <w:t xml:space="preserve"> </w:t>
      </w:r>
      <w:r w:rsidRPr="00EF0FFF">
        <w:rPr>
          <w:sz w:val="22"/>
          <w:szCs w:val="22"/>
        </w:rPr>
        <w:t>или косвенно касающиеся объекта и взаиморасчетов  сторон и обязательств сторон по договору ((в течение 24 (двадцати четырех) часов).</w:t>
      </w:r>
      <w:proofErr w:type="gramEnd"/>
    </w:p>
    <w:p w:rsidR="00BD0C97" w:rsidRPr="00607DA1" w:rsidRDefault="003A4B91" w:rsidP="009429E6">
      <w:pPr>
        <w:pStyle w:val="31"/>
        <w:suppressAutoHyphens/>
        <w:ind w:firstLine="0"/>
        <w:rPr>
          <w:szCs w:val="22"/>
        </w:rPr>
      </w:pPr>
      <w:r w:rsidRPr="00EF0FFF">
        <w:rPr>
          <w:szCs w:val="22"/>
        </w:rPr>
        <w:t>5</w:t>
      </w:r>
      <w:r w:rsidR="00703596" w:rsidRPr="00EF0FFF">
        <w:rPr>
          <w:szCs w:val="22"/>
        </w:rPr>
        <w:t>.1.</w:t>
      </w:r>
      <w:r w:rsidR="005E323E" w:rsidRPr="00EF0FFF">
        <w:rPr>
          <w:szCs w:val="22"/>
        </w:rPr>
        <w:t>6</w:t>
      </w:r>
      <w:r w:rsidR="00703596" w:rsidRPr="00EF0FFF">
        <w:rPr>
          <w:szCs w:val="22"/>
        </w:rPr>
        <w:t xml:space="preserve">. </w:t>
      </w:r>
      <w:proofErr w:type="gramStart"/>
      <w:r w:rsidR="0056453B" w:rsidRPr="00EF0FFF">
        <w:rPr>
          <w:szCs w:val="22"/>
        </w:rPr>
        <w:t xml:space="preserve">Устраняет в течение срока, согласованного с Заказчиком, своими силами и за свой счет все дефекты/недостатки в выполненных им работах, </w:t>
      </w:r>
      <w:r w:rsidR="0056453B" w:rsidRPr="00607DA1">
        <w:rPr>
          <w:szCs w:val="22"/>
        </w:rPr>
        <w:t>выявленные в течение срока действия  договора и являющиеся следствием неисполнения и/или ненадлежащего исполнения Подрядчиком обязательств по договору</w:t>
      </w:r>
      <w:r w:rsidR="00D10439" w:rsidRPr="00607DA1">
        <w:rPr>
          <w:szCs w:val="22"/>
        </w:rPr>
        <w:t xml:space="preserve"> без увеличения срока выполнения работ</w:t>
      </w:r>
      <w:r w:rsidR="0056453B" w:rsidRPr="00607DA1">
        <w:rPr>
          <w:szCs w:val="22"/>
        </w:rPr>
        <w:t>.</w:t>
      </w:r>
      <w:r w:rsidR="00BD0C97" w:rsidRPr="00607DA1">
        <w:rPr>
          <w:szCs w:val="22"/>
        </w:rPr>
        <w:t xml:space="preserve"> </w:t>
      </w:r>
      <w:proofErr w:type="gramEnd"/>
    </w:p>
    <w:p w:rsidR="00514D00" w:rsidRPr="00607DA1" w:rsidRDefault="003A4B91" w:rsidP="009429E6">
      <w:pPr>
        <w:suppressAutoHyphens/>
        <w:jc w:val="both"/>
        <w:rPr>
          <w:sz w:val="22"/>
          <w:szCs w:val="22"/>
        </w:rPr>
      </w:pPr>
      <w:r w:rsidRPr="00607DA1">
        <w:rPr>
          <w:sz w:val="22"/>
          <w:szCs w:val="22"/>
        </w:rPr>
        <w:t>5</w:t>
      </w:r>
      <w:r w:rsidR="00703596" w:rsidRPr="00607DA1">
        <w:rPr>
          <w:sz w:val="22"/>
          <w:szCs w:val="22"/>
        </w:rPr>
        <w:t>.1.</w:t>
      </w:r>
      <w:r w:rsidR="005E323E" w:rsidRPr="00607DA1">
        <w:rPr>
          <w:sz w:val="22"/>
          <w:szCs w:val="22"/>
        </w:rPr>
        <w:t>7</w:t>
      </w:r>
      <w:r w:rsidR="00B21C21" w:rsidRPr="00607DA1">
        <w:rPr>
          <w:sz w:val="22"/>
          <w:szCs w:val="22"/>
        </w:rPr>
        <w:t>.</w:t>
      </w:r>
      <w:r w:rsidR="00703596" w:rsidRPr="00607DA1">
        <w:rPr>
          <w:sz w:val="22"/>
          <w:szCs w:val="22"/>
        </w:rPr>
        <w:t xml:space="preserve"> </w:t>
      </w:r>
      <w:r w:rsidR="00084770" w:rsidRPr="00607DA1">
        <w:rPr>
          <w:sz w:val="22"/>
          <w:szCs w:val="22"/>
        </w:rPr>
        <w:t xml:space="preserve"> </w:t>
      </w:r>
      <w:r w:rsidR="00514D00" w:rsidRPr="00607DA1">
        <w:rPr>
          <w:color w:val="22272F"/>
          <w:sz w:val="22"/>
          <w:szCs w:val="22"/>
        </w:rPr>
        <w:t>В</w:t>
      </w:r>
      <w:r w:rsidR="00514D00" w:rsidRPr="00607DA1">
        <w:rPr>
          <w:sz w:val="22"/>
          <w:szCs w:val="22"/>
        </w:rPr>
        <w:t xml:space="preserve">се операции Подрядчика по исполнению обязательств по договору, полностью отражаются в бухгалтерской, налоговой, статистической и любой иной отчетности, </w:t>
      </w:r>
      <w:proofErr w:type="gramStart"/>
      <w:r w:rsidR="00514D00" w:rsidRPr="00607DA1">
        <w:rPr>
          <w:sz w:val="22"/>
          <w:szCs w:val="22"/>
        </w:rPr>
        <w:t>обязанности</w:t>
      </w:r>
      <w:proofErr w:type="gramEnd"/>
      <w:r w:rsidR="00514D00" w:rsidRPr="00607DA1">
        <w:rPr>
          <w:sz w:val="22"/>
          <w:szCs w:val="22"/>
        </w:rPr>
        <w:t xml:space="preserve"> по ведению которой возлагается действующим законодательством  Российской Федерации на Подрядчика. </w:t>
      </w:r>
    </w:p>
    <w:p w:rsidR="0023675C" w:rsidRPr="00EF0FFF" w:rsidRDefault="0023675C" w:rsidP="009429E6">
      <w:pPr>
        <w:suppressAutoHyphens/>
        <w:jc w:val="both"/>
        <w:rPr>
          <w:sz w:val="22"/>
          <w:szCs w:val="22"/>
        </w:rPr>
      </w:pPr>
      <w:r w:rsidRPr="00607DA1">
        <w:rPr>
          <w:sz w:val="22"/>
          <w:szCs w:val="22"/>
        </w:rPr>
        <w:t>5.1.8. При необходимости направляет персонал для прохождения вводных инструктажей</w:t>
      </w:r>
      <w:r w:rsidRPr="00EF0FFF">
        <w:rPr>
          <w:sz w:val="22"/>
          <w:szCs w:val="22"/>
        </w:rPr>
        <w:t xml:space="preserve"> по охране труда и пожарной безопасности</w:t>
      </w:r>
      <w:r w:rsidR="004367C5" w:rsidRPr="00EF0FFF">
        <w:rPr>
          <w:sz w:val="22"/>
          <w:szCs w:val="22"/>
        </w:rPr>
        <w:t xml:space="preserve"> по месту выполнения работ</w:t>
      </w:r>
      <w:r w:rsidRPr="00EF0FFF">
        <w:rPr>
          <w:sz w:val="22"/>
          <w:szCs w:val="22"/>
        </w:rPr>
        <w:t>.</w:t>
      </w:r>
    </w:p>
    <w:p w:rsidR="008E0BD0" w:rsidRPr="00EF0FFF" w:rsidRDefault="008E0BD0" w:rsidP="009429E6">
      <w:pPr>
        <w:pStyle w:val="af7"/>
        <w:spacing w:after="0"/>
        <w:ind w:left="0"/>
        <w:jc w:val="both"/>
        <w:rPr>
          <w:rFonts w:ascii="Times New Roman" w:hAnsi="Times New Roman"/>
        </w:rPr>
      </w:pPr>
      <w:r w:rsidRPr="00EF0FFF">
        <w:rPr>
          <w:rFonts w:ascii="Times New Roman" w:hAnsi="Times New Roman"/>
        </w:rPr>
        <w:t xml:space="preserve">5.1.9. Выполняет предписания и дополнительные требования территориального отдела – </w:t>
      </w:r>
      <w:proofErr w:type="spellStart"/>
      <w:r w:rsidR="005C0D64" w:rsidRPr="00EF0FFF">
        <w:rPr>
          <w:rFonts w:ascii="Times New Roman" w:hAnsi="Times New Roman"/>
        </w:rPr>
        <w:t>Нижневарто</w:t>
      </w:r>
      <w:r w:rsidR="005C0D64" w:rsidRPr="00EF0FFF">
        <w:rPr>
          <w:rFonts w:ascii="Times New Roman" w:hAnsi="Times New Roman"/>
        </w:rPr>
        <w:t>в</w:t>
      </w:r>
      <w:r w:rsidR="005C0D64" w:rsidRPr="00EF0FFF">
        <w:rPr>
          <w:rFonts w:ascii="Times New Roman" w:hAnsi="Times New Roman"/>
        </w:rPr>
        <w:t>ское</w:t>
      </w:r>
      <w:proofErr w:type="spellEnd"/>
      <w:r w:rsidR="005C0D64" w:rsidRPr="00EF0FFF">
        <w:rPr>
          <w:rFonts w:ascii="Times New Roman" w:hAnsi="Times New Roman"/>
        </w:rPr>
        <w:t xml:space="preserve"> </w:t>
      </w:r>
      <w:r w:rsidRPr="00EF0FFF">
        <w:rPr>
          <w:rFonts w:ascii="Times New Roman" w:hAnsi="Times New Roman"/>
        </w:rPr>
        <w:t>лесничество в соответствии с действующим законодательством РФ.</w:t>
      </w:r>
    </w:p>
    <w:p w:rsidR="008E0BD0" w:rsidRPr="00607DA1" w:rsidRDefault="008E0BD0" w:rsidP="009429E6">
      <w:pPr>
        <w:pStyle w:val="af7"/>
        <w:spacing w:after="0"/>
        <w:ind w:left="0"/>
        <w:jc w:val="both"/>
        <w:rPr>
          <w:rFonts w:ascii="Times New Roman" w:hAnsi="Times New Roman"/>
        </w:rPr>
      </w:pPr>
      <w:r w:rsidRPr="00EF0FFF">
        <w:rPr>
          <w:rFonts w:ascii="Times New Roman" w:hAnsi="Times New Roman"/>
        </w:rPr>
        <w:t>5.1.10.Самостоятельно несет ответственность за допущенные им при выполнении работ нарушения пр</w:t>
      </w:r>
      <w:r w:rsidRPr="00EF0FFF">
        <w:rPr>
          <w:rFonts w:ascii="Times New Roman" w:hAnsi="Times New Roman"/>
        </w:rPr>
        <w:t>и</w:t>
      </w:r>
      <w:r w:rsidRPr="00EF0FFF">
        <w:rPr>
          <w:rFonts w:ascii="Times New Roman" w:hAnsi="Times New Roman"/>
        </w:rPr>
        <w:t>родоохранного, водного, земельного, лесного законодательства, в области пожарной безопасности, охр</w:t>
      </w:r>
      <w:r w:rsidRPr="00EF0FFF">
        <w:rPr>
          <w:rFonts w:ascii="Times New Roman" w:hAnsi="Times New Roman"/>
        </w:rPr>
        <w:t>а</w:t>
      </w:r>
      <w:r w:rsidRPr="00EF0FFF">
        <w:rPr>
          <w:rFonts w:ascii="Times New Roman" w:hAnsi="Times New Roman"/>
        </w:rPr>
        <w:t xml:space="preserve">ны труда, включая </w:t>
      </w:r>
      <w:r w:rsidRPr="00607DA1">
        <w:rPr>
          <w:rFonts w:ascii="Times New Roman" w:hAnsi="Times New Roman"/>
        </w:rPr>
        <w:t>оплату штрафов, пени, а так же по возмещению причиненного в связи с этим вреда.</w:t>
      </w:r>
    </w:p>
    <w:p w:rsidR="00F3727D" w:rsidRPr="00607DA1" w:rsidRDefault="00F3727D" w:rsidP="00F3727D">
      <w:pPr>
        <w:tabs>
          <w:tab w:val="left" w:pos="993"/>
        </w:tabs>
        <w:jc w:val="both"/>
        <w:rPr>
          <w:sz w:val="22"/>
          <w:szCs w:val="22"/>
        </w:rPr>
      </w:pPr>
      <w:r w:rsidRPr="00607DA1">
        <w:rPr>
          <w:sz w:val="22"/>
          <w:szCs w:val="22"/>
        </w:rPr>
        <w:t xml:space="preserve">5.1.11. Подрядчик  информирует о ходе выполнения работ по запросу Заказчика, Заказчик в любое время в праве осуществлять </w:t>
      </w:r>
      <w:proofErr w:type="gramStart"/>
      <w:r w:rsidRPr="00607DA1">
        <w:rPr>
          <w:sz w:val="22"/>
          <w:szCs w:val="22"/>
        </w:rPr>
        <w:t>контроль за</w:t>
      </w:r>
      <w:proofErr w:type="gramEnd"/>
      <w:r w:rsidRPr="00607DA1">
        <w:rPr>
          <w:sz w:val="22"/>
          <w:szCs w:val="22"/>
        </w:rPr>
        <w:t xml:space="preserve"> соблюдением соответствия выполняемых работ настоящему Договору.</w:t>
      </w:r>
    </w:p>
    <w:p w:rsidR="008E0BD0" w:rsidRPr="00607DA1" w:rsidRDefault="008E0BD0" w:rsidP="009429E6">
      <w:pPr>
        <w:pStyle w:val="af7"/>
        <w:spacing w:after="0"/>
        <w:ind w:left="0"/>
        <w:jc w:val="both"/>
        <w:rPr>
          <w:rFonts w:ascii="Times New Roman" w:hAnsi="Times New Roman"/>
        </w:rPr>
      </w:pPr>
      <w:r w:rsidRPr="00607DA1">
        <w:rPr>
          <w:rFonts w:ascii="Times New Roman" w:hAnsi="Times New Roman"/>
        </w:rPr>
        <w:t>5.1.11. При необходимости организовывает проживание своего персонала (работников) для выполнения работ по настоящему договору в полевых условиях.</w:t>
      </w:r>
    </w:p>
    <w:p w:rsidR="008E0BD0" w:rsidRDefault="008E0BD0" w:rsidP="009429E6">
      <w:pPr>
        <w:suppressAutoHyphens/>
        <w:jc w:val="both"/>
        <w:rPr>
          <w:sz w:val="22"/>
          <w:szCs w:val="22"/>
        </w:rPr>
      </w:pPr>
      <w:r w:rsidRPr="00607DA1">
        <w:rPr>
          <w:sz w:val="22"/>
          <w:szCs w:val="22"/>
        </w:rPr>
        <w:t xml:space="preserve">5.1.12. Обеспечивает своих работников необходимыми средствами защиты, спецодеждой, </w:t>
      </w:r>
      <w:proofErr w:type="spellStart"/>
      <w:r w:rsidRPr="00607DA1">
        <w:rPr>
          <w:sz w:val="22"/>
          <w:szCs w:val="22"/>
        </w:rPr>
        <w:t>спецобувью</w:t>
      </w:r>
      <w:proofErr w:type="spellEnd"/>
      <w:r w:rsidRPr="00607DA1">
        <w:rPr>
          <w:sz w:val="22"/>
          <w:szCs w:val="22"/>
        </w:rPr>
        <w:t xml:space="preserve"> и приспособлениями для безопасного производства работ в соответствии с нормами, установленными действующим законодательством РФ, и контролирует правильное применение этих средств работниками.</w:t>
      </w:r>
    </w:p>
    <w:p w:rsidR="0099659A" w:rsidRPr="0099659A" w:rsidRDefault="0099659A" w:rsidP="00381B74">
      <w:pPr>
        <w:tabs>
          <w:tab w:val="left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5.1.13. </w:t>
      </w:r>
      <w:r w:rsidRPr="0099659A">
        <w:rPr>
          <w:sz w:val="22"/>
          <w:szCs w:val="22"/>
        </w:rPr>
        <w:t xml:space="preserve"> Не допускает к работе иностранных граждан, не имеющих  регистрации и выданного в устано</w:t>
      </w:r>
      <w:r w:rsidRPr="0099659A">
        <w:rPr>
          <w:sz w:val="22"/>
          <w:szCs w:val="22"/>
        </w:rPr>
        <w:t>в</w:t>
      </w:r>
      <w:r w:rsidRPr="0099659A">
        <w:rPr>
          <w:sz w:val="22"/>
          <w:szCs w:val="22"/>
        </w:rPr>
        <w:t>ленном порядке разрешения.</w:t>
      </w:r>
    </w:p>
    <w:p w:rsidR="0099659A" w:rsidRPr="0099659A" w:rsidRDefault="0099659A" w:rsidP="00381B74">
      <w:pPr>
        <w:tabs>
          <w:tab w:val="left" w:pos="1080"/>
        </w:tabs>
        <w:spacing w:before="60" w:after="60" w:line="238" w:lineRule="auto"/>
        <w:jc w:val="both"/>
        <w:rPr>
          <w:sz w:val="22"/>
          <w:szCs w:val="22"/>
        </w:rPr>
      </w:pPr>
      <w:r>
        <w:rPr>
          <w:sz w:val="22"/>
          <w:szCs w:val="22"/>
        </w:rPr>
        <w:t>5.1.1</w:t>
      </w:r>
      <w:r w:rsidR="00381B74">
        <w:rPr>
          <w:sz w:val="22"/>
          <w:szCs w:val="22"/>
        </w:rPr>
        <w:t>4</w:t>
      </w:r>
      <w:r w:rsidRPr="0099659A">
        <w:rPr>
          <w:sz w:val="22"/>
          <w:szCs w:val="22"/>
        </w:rPr>
        <w:t>. При возникновении пож</w:t>
      </w:r>
      <w:r w:rsidR="00381B74">
        <w:rPr>
          <w:sz w:val="22"/>
          <w:szCs w:val="22"/>
        </w:rPr>
        <w:t>аров на территории, где выполняе</w:t>
      </w:r>
      <w:r w:rsidRPr="0099659A">
        <w:rPr>
          <w:sz w:val="22"/>
          <w:szCs w:val="22"/>
        </w:rPr>
        <w:t>т  работы, необходимо обеспечивать комплекс мероприятий по недопущению распространения и тушению огня, а именно:</w:t>
      </w:r>
    </w:p>
    <w:p w:rsidR="0099659A" w:rsidRPr="0099659A" w:rsidRDefault="0099659A" w:rsidP="0099659A">
      <w:pPr>
        <w:pStyle w:val="10"/>
        <w:widowControl w:val="0"/>
        <w:numPr>
          <w:ilvl w:val="0"/>
          <w:numId w:val="14"/>
        </w:numPr>
        <w:suppressAutoHyphens w:val="0"/>
        <w:ind w:left="0" w:firstLine="0"/>
        <w:contextualSpacing w:val="0"/>
        <w:rPr>
          <w:rFonts w:cs="Times New Roman"/>
          <w:sz w:val="22"/>
          <w:szCs w:val="22"/>
        </w:rPr>
      </w:pPr>
      <w:r w:rsidRPr="0099659A">
        <w:rPr>
          <w:sz w:val="22"/>
          <w:szCs w:val="22"/>
        </w:rPr>
        <w:t>выполнение необходимых мероприятий по пожарной безопасности объекта и прилегающих к н</w:t>
      </w:r>
      <w:r w:rsidRPr="0099659A">
        <w:rPr>
          <w:sz w:val="22"/>
          <w:szCs w:val="22"/>
        </w:rPr>
        <w:t>е</w:t>
      </w:r>
      <w:r w:rsidRPr="0099659A">
        <w:rPr>
          <w:sz w:val="22"/>
          <w:szCs w:val="22"/>
        </w:rPr>
        <w:t>му действующих объектов, в соответствии с правилами пожарной безопасности в лесах;</w:t>
      </w:r>
    </w:p>
    <w:p w:rsidR="0099659A" w:rsidRPr="0099659A" w:rsidRDefault="0099659A" w:rsidP="0099659A">
      <w:pPr>
        <w:pStyle w:val="af7"/>
        <w:numPr>
          <w:ilvl w:val="0"/>
          <w:numId w:val="14"/>
        </w:numPr>
        <w:spacing w:after="0" w:line="240" w:lineRule="auto"/>
        <w:ind w:left="0" w:firstLine="0"/>
        <w:jc w:val="both"/>
        <w:rPr>
          <w:rStyle w:val="apple-style-span"/>
          <w:rFonts w:ascii="Times New Roman" w:hAnsi="Times New Roman"/>
        </w:rPr>
      </w:pPr>
      <w:r w:rsidRPr="0099659A">
        <w:rPr>
          <w:rFonts w:ascii="Times New Roman" w:hAnsi="Times New Roman"/>
        </w:rPr>
        <w:t>сообщить по номеру те</w:t>
      </w:r>
      <w:r w:rsidRPr="0099659A">
        <w:rPr>
          <w:rStyle w:val="apple-style-span"/>
          <w:rFonts w:ascii="Times New Roman" w:hAnsi="Times New Roman"/>
        </w:rPr>
        <w:t>лефона пожарной службы (круглосуточно) 01 (со стационарного телефона и таксофона), с мобильного телефона</w:t>
      </w:r>
      <w:r w:rsidRPr="0099659A">
        <w:rPr>
          <w:rFonts w:ascii="Times New Roman" w:hAnsi="Times New Roman"/>
        </w:rPr>
        <w:t xml:space="preserve"> </w:t>
      </w:r>
      <w:r w:rsidRPr="0099659A">
        <w:rPr>
          <w:rStyle w:val="apple-style-span"/>
          <w:rFonts w:ascii="Times New Roman" w:hAnsi="Times New Roman"/>
        </w:rPr>
        <w:t> — 112 (Единый телефон Службы спасения), а также сообщить ди</w:t>
      </w:r>
      <w:r w:rsidRPr="0099659A">
        <w:rPr>
          <w:rStyle w:val="apple-style-span"/>
          <w:rFonts w:ascii="Times New Roman" w:hAnsi="Times New Roman"/>
        </w:rPr>
        <w:t>с</w:t>
      </w:r>
      <w:r w:rsidRPr="0099659A">
        <w:rPr>
          <w:rStyle w:val="apple-style-span"/>
          <w:rFonts w:ascii="Times New Roman" w:hAnsi="Times New Roman"/>
        </w:rPr>
        <w:t>петчеру ПДС Заказчика по номеру телефона 8 – (3466) 49-14-77.</w:t>
      </w:r>
    </w:p>
    <w:p w:rsidR="0099659A" w:rsidRPr="0099659A" w:rsidRDefault="0099659A" w:rsidP="0099659A">
      <w:pPr>
        <w:pStyle w:val="10"/>
        <w:widowControl w:val="0"/>
        <w:tabs>
          <w:tab w:val="left" w:pos="0"/>
        </w:tabs>
        <w:suppressAutoHyphens w:val="0"/>
        <w:ind w:left="0" w:firstLine="0"/>
        <w:contextualSpacing w:val="0"/>
        <w:rPr>
          <w:rStyle w:val="apple-style-span"/>
          <w:rFonts w:cs="Times New Roman"/>
          <w:sz w:val="22"/>
          <w:szCs w:val="22"/>
        </w:rPr>
      </w:pPr>
      <w:r>
        <w:rPr>
          <w:rStyle w:val="apple-style-span"/>
          <w:sz w:val="22"/>
          <w:szCs w:val="22"/>
        </w:rPr>
        <w:t>5.1.1</w:t>
      </w:r>
      <w:r w:rsidR="00381B74">
        <w:rPr>
          <w:rStyle w:val="apple-style-span"/>
          <w:sz w:val="22"/>
          <w:szCs w:val="22"/>
        </w:rPr>
        <w:t>5</w:t>
      </w:r>
      <w:r w:rsidRPr="0099659A">
        <w:rPr>
          <w:rStyle w:val="apple-style-span"/>
          <w:sz w:val="22"/>
          <w:szCs w:val="22"/>
        </w:rPr>
        <w:t xml:space="preserve">. </w:t>
      </w:r>
      <w:r w:rsidRPr="0099659A">
        <w:rPr>
          <w:rFonts w:cs="Times New Roman"/>
          <w:sz w:val="22"/>
          <w:szCs w:val="22"/>
        </w:rPr>
        <w:t>При возникновении пожара на территории выполнения работ по вине Подрядчика,  Подрядчик обязуется возместить собственными силами и средствами причиненные убытки Заказчику в полном об</w:t>
      </w:r>
      <w:r w:rsidRPr="0099659A">
        <w:rPr>
          <w:rFonts w:cs="Times New Roman"/>
          <w:sz w:val="22"/>
          <w:szCs w:val="22"/>
        </w:rPr>
        <w:t>ъ</w:t>
      </w:r>
      <w:r w:rsidRPr="0099659A">
        <w:rPr>
          <w:rFonts w:cs="Times New Roman"/>
          <w:sz w:val="22"/>
          <w:szCs w:val="22"/>
        </w:rPr>
        <w:t>еме.</w:t>
      </w:r>
    </w:p>
    <w:p w:rsidR="00337E0A" w:rsidRDefault="00337E0A" w:rsidP="00490E2D">
      <w:pPr>
        <w:pStyle w:val="20"/>
        <w:suppressAutoHyphens/>
        <w:ind w:right="-32"/>
        <w:rPr>
          <w:b/>
        </w:rPr>
      </w:pPr>
    </w:p>
    <w:p w:rsidR="00490E2D" w:rsidRPr="00EF0FFF" w:rsidRDefault="000F032E" w:rsidP="00490E2D">
      <w:pPr>
        <w:pStyle w:val="20"/>
        <w:suppressAutoHyphens/>
        <w:ind w:right="-32"/>
        <w:rPr>
          <w:b/>
        </w:rPr>
      </w:pPr>
      <w:r w:rsidRPr="00EF0FFF">
        <w:rPr>
          <w:b/>
        </w:rPr>
        <w:t>5</w:t>
      </w:r>
      <w:r w:rsidR="00703596" w:rsidRPr="00EF0FFF">
        <w:rPr>
          <w:b/>
        </w:rPr>
        <w:t>.2. Для выполнения своих обязательств Заказчик:</w:t>
      </w:r>
    </w:p>
    <w:p w:rsidR="00636F1A" w:rsidRPr="00EF0FFF" w:rsidRDefault="000F032E" w:rsidP="009E2181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5</w:t>
      </w:r>
      <w:r w:rsidR="00703596" w:rsidRPr="00EF0FFF">
        <w:rPr>
          <w:sz w:val="22"/>
          <w:szCs w:val="22"/>
        </w:rPr>
        <w:t xml:space="preserve">.2.1. </w:t>
      </w:r>
      <w:r w:rsidR="005036C2" w:rsidRPr="00EF0FFF">
        <w:rPr>
          <w:sz w:val="22"/>
          <w:szCs w:val="22"/>
        </w:rPr>
        <w:t>Обеспечивает своевременную приемку результата выполненных работ в соответствии с условиями настоящего Договора.</w:t>
      </w:r>
    </w:p>
    <w:p w:rsidR="005036C2" w:rsidRPr="00EF0FFF" w:rsidRDefault="000F032E" w:rsidP="009E2181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5</w:t>
      </w:r>
      <w:r w:rsidR="00703596" w:rsidRPr="00EF0FFF">
        <w:rPr>
          <w:sz w:val="22"/>
          <w:szCs w:val="22"/>
        </w:rPr>
        <w:t xml:space="preserve">.2.2. </w:t>
      </w:r>
      <w:r w:rsidR="00E7495A" w:rsidRPr="00EF0FFF">
        <w:rPr>
          <w:sz w:val="22"/>
          <w:szCs w:val="22"/>
        </w:rPr>
        <w:t xml:space="preserve"> </w:t>
      </w:r>
      <w:r w:rsidR="007D79A0" w:rsidRPr="00EF0FFF">
        <w:rPr>
          <w:sz w:val="22"/>
          <w:szCs w:val="22"/>
        </w:rPr>
        <w:t xml:space="preserve"> С</w:t>
      </w:r>
      <w:r w:rsidR="00703596" w:rsidRPr="00EF0FFF">
        <w:rPr>
          <w:sz w:val="22"/>
          <w:szCs w:val="22"/>
        </w:rPr>
        <w:t>овместно с Подрядчиком опред</w:t>
      </w:r>
      <w:r w:rsidR="005036C2" w:rsidRPr="00EF0FFF">
        <w:rPr>
          <w:sz w:val="22"/>
          <w:szCs w:val="22"/>
        </w:rPr>
        <w:t>еляет объемы выполненных работ</w:t>
      </w:r>
      <w:r w:rsidR="004B3346" w:rsidRPr="00EF0FFF">
        <w:rPr>
          <w:sz w:val="22"/>
          <w:szCs w:val="22"/>
        </w:rPr>
        <w:t>.</w:t>
      </w:r>
    </w:p>
    <w:p w:rsidR="00703596" w:rsidRPr="00EF0FFF" w:rsidRDefault="000F032E" w:rsidP="009E2181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5.2.</w:t>
      </w:r>
      <w:r w:rsidR="005E323E" w:rsidRPr="00EF0FFF">
        <w:rPr>
          <w:sz w:val="22"/>
          <w:szCs w:val="22"/>
        </w:rPr>
        <w:t>3</w:t>
      </w:r>
      <w:r w:rsidRPr="00EF0FFF">
        <w:rPr>
          <w:sz w:val="22"/>
          <w:szCs w:val="22"/>
        </w:rPr>
        <w:t xml:space="preserve">. </w:t>
      </w:r>
      <w:r w:rsidR="00703596" w:rsidRPr="00EF0FFF">
        <w:rPr>
          <w:sz w:val="22"/>
          <w:szCs w:val="22"/>
        </w:rPr>
        <w:t xml:space="preserve">Заказчик оставляет за собой право уменьшить </w:t>
      </w:r>
      <w:r w:rsidR="00CC3553" w:rsidRPr="00EF0FFF">
        <w:rPr>
          <w:sz w:val="22"/>
          <w:szCs w:val="22"/>
        </w:rPr>
        <w:t xml:space="preserve">или увеличить </w:t>
      </w:r>
      <w:r w:rsidR="00703596" w:rsidRPr="00EF0FFF">
        <w:rPr>
          <w:sz w:val="22"/>
          <w:szCs w:val="22"/>
        </w:rPr>
        <w:t>объемы работ по настоящему договору, предупредив Подрядчика за 20</w:t>
      </w:r>
      <w:r w:rsidR="00071CDC" w:rsidRPr="00EF0FFF">
        <w:rPr>
          <w:sz w:val="22"/>
          <w:szCs w:val="22"/>
        </w:rPr>
        <w:t xml:space="preserve"> (двадцать) </w:t>
      </w:r>
      <w:r w:rsidR="00CC3553" w:rsidRPr="00EF0FFF">
        <w:rPr>
          <w:sz w:val="22"/>
          <w:szCs w:val="22"/>
        </w:rPr>
        <w:t xml:space="preserve"> дней, офо</w:t>
      </w:r>
      <w:r w:rsidR="00E0173B" w:rsidRPr="00EF0FFF">
        <w:rPr>
          <w:sz w:val="22"/>
          <w:szCs w:val="22"/>
        </w:rPr>
        <w:t>рмив соответствующие изменения Д</w:t>
      </w:r>
      <w:r w:rsidR="00CC3553" w:rsidRPr="00EF0FFF">
        <w:rPr>
          <w:sz w:val="22"/>
          <w:szCs w:val="22"/>
        </w:rPr>
        <w:t>опол</w:t>
      </w:r>
      <w:r w:rsidR="00E0173B" w:rsidRPr="00EF0FFF">
        <w:rPr>
          <w:sz w:val="22"/>
          <w:szCs w:val="22"/>
        </w:rPr>
        <w:t>нительным соглашением к настоящему договору.</w:t>
      </w:r>
    </w:p>
    <w:p w:rsidR="0093164A" w:rsidRPr="00EF0FFF" w:rsidRDefault="000F032E" w:rsidP="009E2181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5</w:t>
      </w:r>
      <w:r w:rsidR="00703596" w:rsidRPr="00EF0FFF">
        <w:rPr>
          <w:sz w:val="22"/>
          <w:szCs w:val="22"/>
        </w:rPr>
        <w:t>.2.</w:t>
      </w:r>
      <w:r w:rsidR="005E323E" w:rsidRPr="00EF0FFF">
        <w:rPr>
          <w:sz w:val="22"/>
          <w:szCs w:val="22"/>
        </w:rPr>
        <w:t>4</w:t>
      </w:r>
      <w:r w:rsidR="00703596" w:rsidRPr="00EF0FFF">
        <w:rPr>
          <w:sz w:val="22"/>
          <w:szCs w:val="22"/>
        </w:rPr>
        <w:t xml:space="preserve">. </w:t>
      </w:r>
      <w:r w:rsidR="005036C2" w:rsidRPr="00EF0FFF">
        <w:rPr>
          <w:sz w:val="22"/>
          <w:szCs w:val="22"/>
        </w:rPr>
        <w:t>О</w:t>
      </w:r>
      <w:r w:rsidR="00703596" w:rsidRPr="00EF0FFF">
        <w:rPr>
          <w:sz w:val="22"/>
          <w:szCs w:val="22"/>
        </w:rPr>
        <w:t>пла</w:t>
      </w:r>
      <w:r w:rsidR="005036C2" w:rsidRPr="00EF0FFF">
        <w:rPr>
          <w:sz w:val="22"/>
          <w:szCs w:val="22"/>
        </w:rPr>
        <w:t>чивает</w:t>
      </w:r>
      <w:r w:rsidR="00703596" w:rsidRPr="00EF0FFF">
        <w:rPr>
          <w:sz w:val="22"/>
          <w:szCs w:val="22"/>
        </w:rPr>
        <w:t xml:space="preserve"> выполненные Подрядчиком работы на условиях, предусмотренных настоящим договором.</w:t>
      </w:r>
    </w:p>
    <w:p w:rsidR="005F6571" w:rsidRPr="00EF0FFF" w:rsidRDefault="005F6571" w:rsidP="009E2181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5.2.</w:t>
      </w:r>
      <w:r w:rsidR="005E323E" w:rsidRPr="00EF0FFF">
        <w:rPr>
          <w:sz w:val="22"/>
          <w:szCs w:val="22"/>
        </w:rPr>
        <w:t>5</w:t>
      </w:r>
      <w:r w:rsidRPr="00EF0FFF">
        <w:rPr>
          <w:sz w:val="22"/>
          <w:szCs w:val="22"/>
        </w:rPr>
        <w:t>.</w:t>
      </w:r>
      <w:r w:rsidR="005E323E" w:rsidRPr="00EF0FFF">
        <w:rPr>
          <w:sz w:val="22"/>
          <w:szCs w:val="22"/>
        </w:rPr>
        <w:t xml:space="preserve"> </w:t>
      </w:r>
      <w:r w:rsidRPr="00EF0FFF">
        <w:rPr>
          <w:sz w:val="22"/>
          <w:szCs w:val="22"/>
        </w:rPr>
        <w:t>Проверяет в любое время ход и качество выполняемых Подрядчиком работ, не вмешиваясь в его деятельность.</w:t>
      </w:r>
    </w:p>
    <w:p w:rsidR="00843A5C" w:rsidRPr="00EF0FFF" w:rsidRDefault="00843A5C" w:rsidP="009E2181">
      <w:pPr>
        <w:suppressAutoHyphens/>
        <w:jc w:val="both"/>
        <w:rPr>
          <w:noProof/>
          <w:sz w:val="22"/>
          <w:szCs w:val="22"/>
        </w:rPr>
      </w:pPr>
    </w:p>
    <w:p w:rsidR="00E85601" w:rsidRPr="00EF0FFF" w:rsidRDefault="00E85601" w:rsidP="00E85601">
      <w:pPr>
        <w:numPr>
          <w:ilvl w:val="0"/>
          <w:numId w:val="7"/>
        </w:numPr>
        <w:suppressAutoHyphens/>
        <w:jc w:val="center"/>
        <w:rPr>
          <w:b/>
          <w:sz w:val="22"/>
          <w:szCs w:val="22"/>
        </w:rPr>
      </w:pPr>
      <w:r w:rsidRPr="00EF0FFF">
        <w:rPr>
          <w:b/>
          <w:sz w:val="22"/>
          <w:szCs w:val="22"/>
        </w:rPr>
        <w:t>УЧЕТНАЯ ДОКУМЕНТАЦИЯ, СДАЧА-ПРИЕМКА РАБОТ</w:t>
      </w:r>
    </w:p>
    <w:p w:rsidR="00E85601" w:rsidRPr="00EF0FFF" w:rsidRDefault="00E85601" w:rsidP="00E85601">
      <w:pPr>
        <w:suppressAutoHyphens/>
        <w:ind w:left="1080"/>
        <w:rPr>
          <w:b/>
          <w:sz w:val="22"/>
          <w:szCs w:val="22"/>
        </w:rPr>
      </w:pPr>
    </w:p>
    <w:p w:rsidR="00E85601" w:rsidRPr="00EF0FFF" w:rsidRDefault="00E85601" w:rsidP="00E85601">
      <w:pPr>
        <w:numPr>
          <w:ilvl w:val="1"/>
          <w:numId w:val="7"/>
        </w:numPr>
        <w:tabs>
          <w:tab w:val="left" w:pos="426"/>
        </w:tabs>
        <w:suppressAutoHyphens/>
        <w:ind w:left="0" w:firstLine="0"/>
        <w:jc w:val="both"/>
        <w:rPr>
          <w:sz w:val="22"/>
          <w:szCs w:val="22"/>
        </w:rPr>
      </w:pPr>
      <w:r w:rsidRPr="00EF0FFF">
        <w:rPr>
          <w:sz w:val="22"/>
          <w:szCs w:val="22"/>
        </w:rPr>
        <w:lastRenderedPageBreak/>
        <w:t xml:space="preserve">Оригиналы первичных учетных документов, а также счета, должны направляться Заказчику по адресу: ул. 2П-2, №6, Панель 12, Западный промышленный узел, </w:t>
      </w:r>
      <w:proofErr w:type="gramStart"/>
      <w:r w:rsidR="005E323E" w:rsidRPr="00EF0FFF">
        <w:rPr>
          <w:sz w:val="22"/>
          <w:szCs w:val="22"/>
        </w:rPr>
        <w:t>г</w:t>
      </w:r>
      <w:proofErr w:type="gramEnd"/>
      <w:r w:rsidRPr="00EF0FFF">
        <w:rPr>
          <w:sz w:val="22"/>
          <w:szCs w:val="22"/>
        </w:rPr>
        <w:t xml:space="preserve">. Нижневартовск, Ханты-Мансийский автономный округ – </w:t>
      </w:r>
      <w:proofErr w:type="spellStart"/>
      <w:r w:rsidRPr="00EF0FFF">
        <w:rPr>
          <w:sz w:val="22"/>
          <w:szCs w:val="22"/>
        </w:rPr>
        <w:t>Югра</w:t>
      </w:r>
      <w:proofErr w:type="spellEnd"/>
      <w:r w:rsidRPr="00EF0FFF">
        <w:rPr>
          <w:sz w:val="22"/>
          <w:szCs w:val="22"/>
        </w:rPr>
        <w:t>, Тюменская область, Российская Федерация, с указанием  номера и даты договора.</w:t>
      </w:r>
    </w:p>
    <w:p w:rsidR="005C0D64" w:rsidRPr="00EF0FFF" w:rsidRDefault="00E1572F" w:rsidP="005C0D64">
      <w:pPr>
        <w:jc w:val="both"/>
        <w:rPr>
          <w:sz w:val="22"/>
          <w:szCs w:val="22"/>
        </w:rPr>
      </w:pPr>
      <w:r w:rsidRPr="00EF0FFF">
        <w:rPr>
          <w:sz w:val="22"/>
          <w:szCs w:val="22"/>
        </w:rPr>
        <w:t xml:space="preserve">6.2. </w:t>
      </w:r>
      <w:r w:rsidR="005C0D64" w:rsidRPr="00EF0FFF">
        <w:rPr>
          <w:sz w:val="22"/>
          <w:szCs w:val="22"/>
        </w:rPr>
        <w:t>Работы по созданию лесных культур считаются выполненными  после   подписания Акта  технич</w:t>
      </w:r>
      <w:r w:rsidR="005C0D64" w:rsidRPr="00EF0FFF">
        <w:rPr>
          <w:sz w:val="22"/>
          <w:szCs w:val="22"/>
        </w:rPr>
        <w:t>е</w:t>
      </w:r>
      <w:r w:rsidR="005C0D64" w:rsidRPr="00EF0FFF">
        <w:rPr>
          <w:sz w:val="22"/>
          <w:szCs w:val="22"/>
        </w:rPr>
        <w:t xml:space="preserve">ской приемки лесных культур, уполномоченным представителем территориального отдела-лесничества и подписания Сторонами Акта сдачи-приемки выполненных работ/УПД.     </w:t>
      </w:r>
    </w:p>
    <w:p w:rsidR="004D6CB7" w:rsidRPr="00EF0FFF" w:rsidRDefault="005C0D64" w:rsidP="005C0D64">
      <w:pPr>
        <w:jc w:val="both"/>
        <w:rPr>
          <w:sz w:val="22"/>
          <w:szCs w:val="22"/>
        </w:rPr>
      </w:pPr>
      <w:r w:rsidRPr="00EF0FFF">
        <w:rPr>
          <w:sz w:val="22"/>
          <w:szCs w:val="22"/>
        </w:rPr>
        <w:t xml:space="preserve">6.3. Обязательства по Договору считаются исполненными после получения Решения Уполномоченного органа о приемке участка незавершенного </w:t>
      </w:r>
      <w:proofErr w:type="spellStart"/>
      <w:r w:rsidRPr="00EF0FFF">
        <w:rPr>
          <w:sz w:val="22"/>
          <w:szCs w:val="22"/>
        </w:rPr>
        <w:t>лесовосстановления</w:t>
      </w:r>
      <w:proofErr w:type="spellEnd"/>
      <w:r w:rsidRPr="00EF0FFF">
        <w:rPr>
          <w:sz w:val="22"/>
          <w:szCs w:val="22"/>
        </w:rPr>
        <w:t xml:space="preserve">,  или иного документа об окончательной приемке лесных культур (участка </w:t>
      </w:r>
      <w:proofErr w:type="spellStart"/>
      <w:r w:rsidRPr="00EF0FFF">
        <w:rPr>
          <w:sz w:val="22"/>
          <w:szCs w:val="22"/>
        </w:rPr>
        <w:t>лесовосстановления</w:t>
      </w:r>
      <w:proofErr w:type="spellEnd"/>
      <w:r w:rsidRPr="00EF0FFF">
        <w:rPr>
          <w:sz w:val="22"/>
          <w:szCs w:val="22"/>
        </w:rPr>
        <w:t>) Уполномоченным органом  в 2027г и подписания Сторонами Акта  о выполнении обязательств  по договору (Приложения №3 к настоя</w:t>
      </w:r>
      <w:r w:rsidR="00224E56">
        <w:rPr>
          <w:sz w:val="22"/>
          <w:szCs w:val="22"/>
        </w:rPr>
        <w:t>ще</w:t>
      </w:r>
      <w:r w:rsidRPr="00EF0FFF">
        <w:rPr>
          <w:sz w:val="22"/>
          <w:szCs w:val="22"/>
        </w:rPr>
        <w:t xml:space="preserve">му договору)                                              </w:t>
      </w:r>
    </w:p>
    <w:p w:rsidR="004D6CB7" w:rsidRPr="00EF0FFF" w:rsidRDefault="00E1572F" w:rsidP="004D6CB7">
      <w:pPr>
        <w:jc w:val="both"/>
        <w:rPr>
          <w:sz w:val="22"/>
          <w:szCs w:val="22"/>
        </w:rPr>
      </w:pPr>
      <w:r w:rsidRPr="00EF0FFF">
        <w:rPr>
          <w:sz w:val="22"/>
          <w:szCs w:val="22"/>
        </w:rPr>
        <w:t xml:space="preserve">6.3.По результатам выполненных работ Подрядчик передает Заказчику следующие </w:t>
      </w:r>
      <w:r w:rsidR="004D6CB7" w:rsidRPr="00EF0FFF">
        <w:rPr>
          <w:sz w:val="22"/>
          <w:szCs w:val="22"/>
        </w:rPr>
        <w:t>документы:</w:t>
      </w:r>
    </w:p>
    <w:p w:rsidR="005C0D64" w:rsidRPr="00EF0FFF" w:rsidRDefault="005C0D64" w:rsidP="005C0D64">
      <w:pPr>
        <w:jc w:val="both"/>
        <w:rPr>
          <w:sz w:val="22"/>
          <w:szCs w:val="22"/>
        </w:rPr>
      </w:pPr>
      <w:r w:rsidRPr="00EF0FFF">
        <w:rPr>
          <w:sz w:val="22"/>
          <w:szCs w:val="22"/>
        </w:rPr>
        <w:t xml:space="preserve">  - Проект    </w:t>
      </w:r>
      <w:proofErr w:type="spellStart"/>
      <w:r w:rsidRPr="00EF0FFF">
        <w:rPr>
          <w:sz w:val="22"/>
          <w:szCs w:val="22"/>
        </w:rPr>
        <w:t>лесовосстановления</w:t>
      </w:r>
      <w:proofErr w:type="spellEnd"/>
      <w:r w:rsidRPr="00EF0FFF">
        <w:rPr>
          <w:sz w:val="22"/>
          <w:szCs w:val="22"/>
        </w:rPr>
        <w:t xml:space="preserve">, согласованный </w:t>
      </w:r>
      <w:proofErr w:type="spellStart"/>
      <w:r w:rsidRPr="00EF0FFF">
        <w:rPr>
          <w:sz w:val="22"/>
          <w:szCs w:val="22"/>
        </w:rPr>
        <w:t>уполномоченнным</w:t>
      </w:r>
      <w:proofErr w:type="spellEnd"/>
      <w:r w:rsidRPr="00EF0FFF">
        <w:rPr>
          <w:sz w:val="22"/>
          <w:szCs w:val="22"/>
        </w:rPr>
        <w:t xml:space="preserve"> органом (Извещение о приеме прое</w:t>
      </w:r>
      <w:r w:rsidRPr="00EF0FFF">
        <w:rPr>
          <w:sz w:val="22"/>
          <w:szCs w:val="22"/>
        </w:rPr>
        <w:t>к</w:t>
      </w:r>
      <w:r w:rsidRPr="00EF0FFF">
        <w:rPr>
          <w:sz w:val="22"/>
          <w:szCs w:val="22"/>
        </w:rPr>
        <w:t xml:space="preserve">та </w:t>
      </w:r>
      <w:proofErr w:type="spellStart"/>
      <w:r w:rsidRPr="00EF0FFF">
        <w:rPr>
          <w:sz w:val="22"/>
          <w:szCs w:val="22"/>
        </w:rPr>
        <w:t>лесовоссстановления</w:t>
      </w:r>
      <w:proofErr w:type="spellEnd"/>
      <w:r w:rsidRPr="00EF0FFF">
        <w:rPr>
          <w:sz w:val="22"/>
          <w:szCs w:val="22"/>
        </w:rPr>
        <w:t>) с приложениями;</w:t>
      </w:r>
    </w:p>
    <w:p w:rsidR="005C0D64" w:rsidRPr="00EF0FFF" w:rsidRDefault="005C0D64" w:rsidP="005C0D64">
      <w:pPr>
        <w:jc w:val="both"/>
        <w:rPr>
          <w:sz w:val="22"/>
          <w:szCs w:val="22"/>
        </w:rPr>
      </w:pPr>
      <w:r w:rsidRPr="00EF0FFF">
        <w:rPr>
          <w:sz w:val="22"/>
          <w:szCs w:val="22"/>
        </w:rPr>
        <w:t>- Согласованный комиссией/ уполномочен</w:t>
      </w:r>
      <w:r w:rsidR="00224E56">
        <w:rPr>
          <w:sz w:val="22"/>
          <w:szCs w:val="22"/>
        </w:rPr>
        <w:t>н</w:t>
      </w:r>
      <w:r w:rsidRPr="00EF0FFF">
        <w:rPr>
          <w:sz w:val="22"/>
          <w:szCs w:val="22"/>
        </w:rPr>
        <w:t>ым представителем территориального отдела   Акт  технич</w:t>
      </w:r>
      <w:r w:rsidRPr="00EF0FFF">
        <w:rPr>
          <w:sz w:val="22"/>
          <w:szCs w:val="22"/>
        </w:rPr>
        <w:t>е</w:t>
      </w:r>
      <w:r w:rsidRPr="00EF0FFF">
        <w:rPr>
          <w:sz w:val="22"/>
          <w:szCs w:val="22"/>
        </w:rPr>
        <w:t>ской приемки лесных культур в 2024г</w:t>
      </w:r>
      <w:proofErr w:type="gramStart"/>
      <w:r w:rsidRPr="00EF0FFF">
        <w:rPr>
          <w:sz w:val="22"/>
          <w:szCs w:val="22"/>
        </w:rPr>
        <w:t xml:space="preserve"> ;</w:t>
      </w:r>
      <w:proofErr w:type="gramEnd"/>
      <w:r w:rsidRPr="00EF0FFF">
        <w:rPr>
          <w:sz w:val="22"/>
          <w:szCs w:val="22"/>
        </w:rPr>
        <w:t xml:space="preserve">       </w:t>
      </w:r>
    </w:p>
    <w:p w:rsidR="005C0D64" w:rsidRPr="00EF0FFF" w:rsidRDefault="005C0D64" w:rsidP="005C0D64">
      <w:pPr>
        <w:jc w:val="both"/>
        <w:rPr>
          <w:sz w:val="22"/>
          <w:szCs w:val="22"/>
        </w:rPr>
      </w:pPr>
      <w:r w:rsidRPr="00EF0FFF">
        <w:rPr>
          <w:sz w:val="22"/>
          <w:szCs w:val="22"/>
        </w:rPr>
        <w:t xml:space="preserve">- </w:t>
      </w:r>
      <w:r w:rsidR="00A93FC2">
        <w:rPr>
          <w:sz w:val="22"/>
          <w:szCs w:val="22"/>
        </w:rPr>
        <w:t>П</w:t>
      </w:r>
      <w:r w:rsidRPr="00EF0FFF">
        <w:rPr>
          <w:sz w:val="22"/>
          <w:szCs w:val="22"/>
        </w:rPr>
        <w:t xml:space="preserve">о итогам окончания  технической приемки лесных культур, </w:t>
      </w:r>
      <w:r w:rsidR="00337E0A">
        <w:rPr>
          <w:sz w:val="22"/>
          <w:szCs w:val="22"/>
        </w:rPr>
        <w:t xml:space="preserve"> Подрядчик </w:t>
      </w:r>
      <w:r w:rsidRPr="00EF0FFF">
        <w:rPr>
          <w:sz w:val="22"/>
          <w:szCs w:val="22"/>
        </w:rPr>
        <w:t>в течение 5</w:t>
      </w:r>
      <w:r w:rsidR="00843A5C">
        <w:rPr>
          <w:sz w:val="22"/>
          <w:szCs w:val="22"/>
        </w:rPr>
        <w:t xml:space="preserve"> (пяти)</w:t>
      </w:r>
      <w:r w:rsidRPr="00EF0FFF">
        <w:rPr>
          <w:sz w:val="22"/>
          <w:szCs w:val="22"/>
        </w:rPr>
        <w:t xml:space="preserve"> раб</w:t>
      </w:r>
      <w:r w:rsidR="00224E56">
        <w:rPr>
          <w:sz w:val="22"/>
          <w:szCs w:val="22"/>
        </w:rPr>
        <w:t xml:space="preserve">очих </w:t>
      </w:r>
      <w:r w:rsidRPr="00EF0FFF">
        <w:rPr>
          <w:sz w:val="22"/>
          <w:szCs w:val="22"/>
        </w:rPr>
        <w:t xml:space="preserve">дней </w:t>
      </w:r>
      <w:proofErr w:type="gramStart"/>
      <w:r w:rsidRPr="00EF0FFF">
        <w:rPr>
          <w:sz w:val="22"/>
          <w:szCs w:val="22"/>
        </w:rPr>
        <w:t>с даты  подписания</w:t>
      </w:r>
      <w:proofErr w:type="gramEnd"/>
      <w:r w:rsidRPr="00EF0FFF">
        <w:rPr>
          <w:sz w:val="22"/>
          <w:szCs w:val="22"/>
        </w:rPr>
        <w:t xml:space="preserve"> Акта  технической приемки лесных культур, уполномоченным представителем территориального отдела-лесничества, и  готовности к передаче документации Заказчику выставляет счет, Акт сдачи-приемки выполненных работ/</w:t>
      </w:r>
      <w:r w:rsidR="00A93FC2">
        <w:rPr>
          <w:sz w:val="22"/>
          <w:szCs w:val="22"/>
        </w:rPr>
        <w:t xml:space="preserve">универсальный передаточный документ (далее, «УПД»), </w:t>
      </w:r>
      <w:r w:rsidRPr="00EF0FFF">
        <w:rPr>
          <w:sz w:val="22"/>
          <w:szCs w:val="22"/>
        </w:rPr>
        <w:t>офор</w:t>
      </w:r>
      <w:r w:rsidRPr="00EF0FFF">
        <w:rPr>
          <w:sz w:val="22"/>
          <w:szCs w:val="22"/>
        </w:rPr>
        <w:t>м</w:t>
      </w:r>
      <w:r w:rsidRPr="00EF0FFF">
        <w:rPr>
          <w:sz w:val="22"/>
          <w:szCs w:val="22"/>
        </w:rPr>
        <w:t xml:space="preserve">ленные в соответствии с действующим законодательством РФ.              </w:t>
      </w:r>
    </w:p>
    <w:p w:rsidR="005C0D64" w:rsidRPr="00EF0FFF" w:rsidRDefault="005C0D64" w:rsidP="005C0D64">
      <w:pPr>
        <w:jc w:val="both"/>
        <w:rPr>
          <w:sz w:val="22"/>
          <w:szCs w:val="22"/>
        </w:rPr>
      </w:pPr>
      <w:r w:rsidRPr="00EF0FFF">
        <w:rPr>
          <w:sz w:val="22"/>
          <w:szCs w:val="22"/>
        </w:rPr>
        <w:t xml:space="preserve">- Решение Уполномоченного органа о приемке участка незавершенного </w:t>
      </w:r>
      <w:proofErr w:type="spellStart"/>
      <w:r w:rsidRPr="00EF0FFF">
        <w:rPr>
          <w:sz w:val="22"/>
          <w:szCs w:val="22"/>
        </w:rPr>
        <w:t>лесовосстановления</w:t>
      </w:r>
      <w:proofErr w:type="spellEnd"/>
      <w:r w:rsidRPr="00EF0FFF">
        <w:rPr>
          <w:sz w:val="22"/>
          <w:szCs w:val="22"/>
        </w:rPr>
        <w:t xml:space="preserve">,  или иной документ об окончательной приемке лесных культур (участка </w:t>
      </w:r>
      <w:proofErr w:type="spellStart"/>
      <w:r w:rsidRPr="00EF0FFF">
        <w:rPr>
          <w:sz w:val="22"/>
          <w:szCs w:val="22"/>
        </w:rPr>
        <w:t>лесовосстановления</w:t>
      </w:r>
      <w:proofErr w:type="spellEnd"/>
      <w:r w:rsidRPr="00EF0FFF">
        <w:rPr>
          <w:sz w:val="22"/>
          <w:szCs w:val="22"/>
        </w:rPr>
        <w:t>) Уполномо</w:t>
      </w:r>
      <w:r w:rsidR="00A93FC2">
        <w:rPr>
          <w:sz w:val="22"/>
          <w:szCs w:val="22"/>
        </w:rPr>
        <w:t>ченным о</w:t>
      </w:r>
      <w:r w:rsidR="00A93FC2">
        <w:rPr>
          <w:sz w:val="22"/>
          <w:szCs w:val="22"/>
        </w:rPr>
        <w:t>р</w:t>
      </w:r>
      <w:r w:rsidR="00A93FC2">
        <w:rPr>
          <w:sz w:val="22"/>
          <w:szCs w:val="22"/>
        </w:rPr>
        <w:t>ганом</w:t>
      </w:r>
      <w:r w:rsidRPr="00EF0FFF">
        <w:rPr>
          <w:sz w:val="22"/>
          <w:szCs w:val="22"/>
        </w:rPr>
        <w:t xml:space="preserve"> в 2027г;</w:t>
      </w:r>
    </w:p>
    <w:p w:rsidR="005C0D64" w:rsidRPr="00607DA1" w:rsidRDefault="005C0D64" w:rsidP="005C0D64">
      <w:pPr>
        <w:jc w:val="both"/>
        <w:rPr>
          <w:sz w:val="22"/>
          <w:szCs w:val="22"/>
        </w:rPr>
      </w:pPr>
      <w:r w:rsidRPr="00EF0FFF">
        <w:rPr>
          <w:sz w:val="22"/>
          <w:szCs w:val="22"/>
        </w:rPr>
        <w:t xml:space="preserve"> - </w:t>
      </w:r>
      <w:r w:rsidRPr="00607DA1">
        <w:rPr>
          <w:sz w:val="22"/>
          <w:szCs w:val="22"/>
        </w:rPr>
        <w:t xml:space="preserve">Подписанный сторонами Акт  о выполнении обязательств  по договору (по форме Приложения №3 к </w:t>
      </w:r>
      <w:r w:rsidR="00A93FC2" w:rsidRPr="00607DA1">
        <w:rPr>
          <w:sz w:val="22"/>
          <w:szCs w:val="22"/>
        </w:rPr>
        <w:t>настоящему Договору</w:t>
      </w:r>
      <w:r w:rsidRPr="00607DA1">
        <w:rPr>
          <w:sz w:val="22"/>
          <w:szCs w:val="22"/>
        </w:rPr>
        <w:t>)</w:t>
      </w:r>
      <w:r w:rsidR="00A93FC2" w:rsidRPr="00607DA1">
        <w:rPr>
          <w:sz w:val="22"/>
          <w:szCs w:val="22"/>
        </w:rPr>
        <w:t>.</w:t>
      </w:r>
      <w:r w:rsidRPr="00607DA1">
        <w:rPr>
          <w:sz w:val="22"/>
          <w:szCs w:val="22"/>
        </w:rPr>
        <w:t xml:space="preserve">   </w:t>
      </w:r>
    </w:p>
    <w:p w:rsidR="00E85601" w:rsidRPr="00607DA1" w:rsidRDefault="00A93FC2" w:rsidP="005C0D64">
      <w:pPr>
        <w:jc w:val="both"/>
        <w:rPr>
          <w:sz w:val="22"/>
          <w:szCs w:val="22"/>
        </w:rPr>
      </w:pPr>
      <w:r w:rsidRPr="00607DA1">
        <w:rPr>
          <w:sz w:val="22"/>
          <w:szCs w:val="22"/>
        </w:rPr>
        <w:t xml:space="preserve"> </w:t>
      </w:r>
      <w:r w:rsidR="005E3C42" w:rsidRPr="00607DA1">
        <w:rPr>
          <w:sz w:val="22"/>
          <w:szCs w:val="22"/>
        </w:rPr>
        <w:t>6.4.</w:t>
      </w:r>
      <w:r w:rsidR="00E1572F" w:rsidRPr="00607DA1">
        <w:rPr>
          <w:sz w:val="22"/>
          <w:szCs w:val="22"/>
        </w:rPr>
        <w:t xml:space="preserve"> </w:t>
      </w:r>
      <w:r w:rsidR="008E0BD0" w:rsidRPr="00607DA1">
        <w:rPr>
          <w:sz w:val="22"/>
          <w:szCs w:val="22"/>
        </w:rPr>
        <w:t xml:space="preserve">После завершения работ по </w:t>
      </w:r>
      <w:r w:rsidR="005C0D64" w:rsidRPr="00607DA1">
        <w:rPr>
          <w:sz w:val="22"/>
          <w:szCs w:val="22"/>
        </w:rPr>
        <w:t>с</w:t>
      </w:r>
      <w:r w:rsidR="007F2725" w:rsidRPr="00607DA1">
        <w:rPr>
          <w:sz w:val="22"/>
          <w:szCs w:val="22"/>
        </w:rPr>
        <w:t>о</w:t>
      </w:r>
      <w:r w:rsidR="005C0D64" w:rsidRPr="00607DA1">
        <w:rPr>
          <w:sz w:val="22"/>
          <w:szCs w:val="22"/>
        </w:rPr>
        <w:t>зданию лесных культур,</w:t>
      </w:r>
      <w:r w:rsidR="008E0BD0" w:rsidRPr="00607DA1">
        <w:rPr>
          <w:sz w:val="22"/>
          <w:szCs w:val="22"/>
        </w:rPr>
        <w:t xml:space="preserve">  Подрядчик направляет Заказчику уведомл</w:t>
      </w:r>
      <w:r w:rsidR="008E0BD0" w:rsidRPr="00607DA1">
        <w:rPr>
          <w:sz w:val="22"/>
          <w:szCs w:val="22"/>
        </w:rPr>
        <w:t>е</w:t>
      </w:r>
      <w:r w:rsidR="008E0BD0" w:rsidRPr="00607DA1">
        <w:rPr>
          <w:sz w:val="22"/>
          <w:szCs w:val="22"/>
        </w:rPr>
        <w:t xml:space="preserve">ние о готовности </w:t>
      </w:r>
      <w:r w:rsidR="005C0D64" w:rsidRPr="00607DA1">
        <w:rPr>
          <w:sz w:val="22"/>
          <w:szCs w:val="22"/>
        </w:rPr>
        <w:t xml:space="preserve">проведения технической </w:t>
      </w:r>
      <w:r w:rsidR="007F2725" w:rsidRPr="00607DA1">
        <w:rPr>
          <w:sz w:val="22"/>
          <w:szCs w:val="22"/>
        </w:rPr>
        <w:t>приемки лесных культур</w:t>
      </w:r>
      <w:r w:rsidR="008E0BD0" w:rsidRPr="00607DA1">
        <w:rPr>
          <w:sz w:val="22"/>
          <w:szCs w:val="22"/>
        </w:rPr>
        <w:t xml:space="preserve">, с указанием даты, времени и места прибытия уполномоченного представителя Заказчика для приемки и подписания комиссией </w:t>
      </w:r>
      <w:r w:rsidR="007F2725" w:rsidRPr="00607DA1">
        <w:rPr>
          <w:sz w:val="22"/>
          <w:szCs w:val="22"/>
        </w:rPr>
        <w:t>Акта  техн</w:t>
      </w:r>
      <w:r w:rsidR="007F2725" w:rsidRPr="00607DA1">
        <w:rPr>
          <w:sz w:val="22"/>
          <w:szCs w:val="22"/>
        </w:rPr>
        <w:t>и</w:t>
      </w:r>
      <w:r w:rsidR="007F2725" w:rsidRPr="00607DA1">
        <w:rPr>
          <w:sz w:val="22"/>
          <w:szCs w:val="22"/>
        </w:rPr>
        <w:t>ческой приемки лесных культур</w:t>
      </w:r>
      <w:r w:rsidR="008E0BD0" w:rsidRPr="00607DA1">
        <w:rPr>
          <w:sz w:val="22"/>
          <w:szCs w:val="22"/>
        </w:rPr>
        <w:t xml:space="preserve">. </w:t>
      </w:r>
    </w:p>
    <w:p w:rsidR="000D3036" w:rsidRPr="00607DA1" w:rsidRDefault="00317318" w:rsidP="000D3036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607DA1">
        <w:rPr>
          <w:sz w:val="22"/>
          <w:szCs w:val="22"/>
        </w:rPr>
        <w:t>6.5.</w:t>
      </w:r>
      <w:r w:rsidR="007F2725" w:rsidRPr="00607DA1">
        <w:rPr>
          <w:sz w:val="22"/>
          <w:szCs w:val="22"/>
        </w:rPr>
        <w:t xml:space="preserve">  После окончательной приемки лесных культур (участка </w:t>
      </w:r>
      <w:proofErr w:type="spellStart"/>
      <w:r w:rsidR="007F2725" w:rsidRPr="00607DA1">
        <w:rPr>
          <w:sz w:val="22"/>
          <w:szCs w:val="22"/>
        </w:rPr>
        <w:t>лесовосстановвления</w:t>
      </w:r>
      <w:proofErr w:type="spellEnd"/>
      <w:r w:rsidR="007F2725" w:rsidRPr="00607DA1">
        <w:rPr>
          <w:sz w:val="22"/>
          <w:szCs w:val="22"/>
        </w:rPr>
        <w:t xml:space="preserve">) уполномоченным органом  и получения Решения Уполномоченного органа о приемке участка незавершенного </w:t>
      </w:r>
      <w:proofErr w:type="spellStart"/>
      <w:r w:rsidR="007F2725" w:rsidRPr="00607DA1">
        <w:rPr>
          <w:sz w:val="22"/>
          <w:szCs w:val="22"/>
        </w:rPr>
        <w:t>лесовосстановления</w:t>
      </w:r>
      <w:proofErr w:type="spellEnd"/>
      <w:r w:rsidR="007F2725" w:rsidRPr="00607DA1">
        <w:rPr>
          <w:sz w:val="22"/>
          <w:szCs w:val="22"/>
        </w:rPr>
        <w:t>,  или ино</w:t>
      </w:r>
      <w:r w:rsidR="00D21CC8" w:rsidRPr="00607DA1">
        <w:rPr>
          <w:sz w:val="22"/>
          <w:szCs w:val="22"/>
        </w:rPr>
        <w:t xml:space="preserve">го </w:t>
      </w:r>
      <w:r w:rsidR="007F2725" w:rsidRPr="00607DA1">
        <w:rPr>
          <w:sz w:val="22"/>
          <w:szCs w:val="22"/>
        </w:rPr>
        <w:t>документ</w:t>
      </w:r>
      <w:r w:rsidR="00D21CC8" w:rsidRPr="00607DA1">
        <w:rPr>
          <w:sz w:val="22"/>
          <w:szCs w:val="22"/>
        </w:rPr>
        <w:t>а</w:t>
      </w:r>
      <w:r w:rsidR="007F2725" w:rsidRPr="00607DA1">
        <w:rPr>
          <w:sz w:val="22"/>
          <w:szCs w:val="22"/>
        </w:rPr>
        <w:t xml:space="preserve"> об окончательной приемке лесных культур (участка </w:t>
      </w:r>
      <w:proofErr w:type="spellStart"/>
      <w:r w:rsidR="007F2725" w:rsidRPr="00607DA1">
        <w:rPr>
          <w:sz w:val="22"/>
          <w:szCs w:val="22"/>
        </w:rPr>
        <w:t>лесовосстановления</w:t>
      </w:r>
      <w:proofErr w:type="spellEnd"/>
      <w:r w:rsidR="007F2725" w:rsidRPr="00607DA1">
        <w:rPr>
          <w:sz w:val="22"/>
          <w:szCs w:val="22"/>
        </w:rPr>
        <w:t xml:space="preserve">) Уполномоченным органом. </w:t>
      </w:r>
      <w:r w:rsidR="00843A5C" w:rsidRPr="00607DA1">
        <w:rPr>
          <w:sz w:val="22"/>
          <w:szCs w:val="22"/>
        </w:rPr>
        <w:t>В</w:t>
      </w:r>
      <w:r w:rsidR="007F2725" w:rsidRPr="00607DA1">
        <w:rPr>
          <w:sz w:val="22"/>
          <w:szCs w:val="22"/>
        </w:rPr>
        <w:t xml:space="preserve"> 2027г, Сторонами </w:t>
      </w:r>
      <w:r w:rsidR="00843A5C" w:rsidRPr="00607DA1">
        <w:rPr>
          <w:sz w:val="22"/>
          <w:szCs w:val="22"/>
        </w:rPr>
        <w:t xml:space="preserve"> Договора </w:t>
      </w:r>
      <w:r w:rsidR="007F2725" w:rsidRPr="00607DA1">
        <w:rPr>
          <w:sz w:val="22"/>
          <w:szCs w:val="22"/>
        </w:rPr>
        <w:t xml:space="preserve">подписывается Акт  о выполнении обязательств  по договору (Приложение №3 к настоящему договору), после чего обязательства по Договору считаются исполненными. </w:t>
      </w:r>
    </w:p>
    <w:p w:rsidR="000D3036" w:rsidRPr="00607DA1" w:rsidRDefault="000D3036" w:rsidP="000D3036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607DA1">
        <w:rPr>
          <w:sz w:val="22"/>
          <w:szCs w:val="22"/>
        </w:rPr>
        <w:t>6.7.</w:t>
      </w:r>
      <w:r w:rsidR="007F2725" w:rsidRPr="00607DA1">
        <w:rPr>
          <w:sz w:val="22"/>
          <w:szCs w:val="22"/>
        </w:rPr>
        <w:t xml:space="preserve"> </w:t>
      </w:r>
      <w:proofErr w:type="gramStart"/>
      <w:r w:rsidRPr="00607DA1">
        <w:rPr>
          <w:sz w:val="22"/>
          <w:szCs w:val="22"/>
        </w:rPr>
        <w:t xml:space="preserve">В случае получения   решения Уполномоченного органа об отказе в приемке участка незавершенного </w:t>
      </w:r>
      <w:proofErr w:type="spellStart"/>
      <w:r w:rsidRPr="00607DA1">
        <w:rPr>
          <w:sz w:val="22"/>
          <w:szCs w:val="22"/>
        </w:rPr>
        <w:t>лесовосстановления</w:t>
      </w:r>
      <w:proofErr w:type="spellEnd"/>
      <w:r w:rsidRPr="00607DA1">
        <w:rPr>
          <w:sz w:val="22"/>
          <w:szCs w:val="22"/>
        </w:rPr>
        <w:t xml:space="preserve"> -  Подрядчик в рамках договора  выполняет рекомендации Уполномоченного органа,  проводит дополнительные работы по </w:t>
      </w:r>
      <w:proofErr w:type="spellStart"/>
      <w:r w:rsidRPr="00607DA1">
        <w:rPr>
          <w:sz w:val="22"/>
          <w:szCs w:val="22"/>
        </w:rPr>
        <w:t>лесовосстановлению</w:t>
      </w:r>
      <w:proofErr w:type="spellEnd"/>
      <w:r w:rsidRPr="00607DA1">
        <w:rPr>
          <w:sz w:val="22"/>
          <w:szCs w:val="22"/>
        </w:rPr>
        <w:t xml:space="preserve">, необходимые для достижения проектных показателей в соответствии с проектом </w:t>
      </w:r>
      <w:proofErr w:type="spellStart"/>
      <w:r w:rsidRPr="00607DA1">
        <w:rPr>
          <w:sz w:val="22"/>
          <w:szCs w:val="22"/>
        </w:rPr>
        <w:t>лесовосстановления</w:t>
      </w:r>
      <w:proofErr w:type="spellEnd"/>
      <w:r w:rsidRPr="00607DA1">
        <w:rPr>
          <w:sz w:val="22"/>
          <w:szCs w:val="22"/>
        </w:rPr>
        <w:t>, и проводит повторную приемку работ  в порядке, предусмотренном законодательством РФ в  вегетационный период 2027г по 31.12.2027г</w:t>
      </w:r>
      <w:proofErr w:type="gramEnd"/>
    </w:p>
    <w:p w:rsidR="00E85601" w:rsidRPr="00607DA1" w:rsidRDefault="000D3036" w:rsidP="00224E56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607DA1">
        <w:rPr>
          <w:sz w:val="22"/>
          <w:szCs w:val="22"/>
        </w:rPr>
        <w:t xml:space="preserve">6.8. В случае направления Заказчиком в адрес Подрядчика мотивированного отказа от подписания акта </w:t>
      </w:r>
      <w:r w:rsidRPr="00607DA1">
        <w:rPr>
          <w:bCs/>
          <w:sz w:val="22"/>
          <w:szCs w:val="22"/>
        </w:rPr>
        <w:t>сдачи-приемки выполненных работ</w:t>
      </w:r>
      <w:r w:rsidRPr="00607DA1">
        <w:rPr>
          <w:sz w:val="22"/>
          <w:szCs w:val="22"/>
        </w:rPr>
        <w:t xml:space="preserve">, Подрядчик обязан осуществить все  доработки в указанный Заказчиком срок и направить Заказчику новый комплект документов. Заказчик обязан при получении от Подрядчика нового  комплекта документов рассмотреть их, при отсутствии замечаний подписать и вернуть 1 (один)  экземпляр акта </w:t>
      </w:r>
      <w:r w:rsidRPr="00607DA1">
        <w:rPr>
          <w:bCs/>
          <w:sz w:val="22"/>
          <w:szCs w:val="22"/>
        </w:rPr>
        <w:t>сдачи-приемки выполненных работ</w:t>
      </w:r>
      <w:r w:rsidRPr="00607DA1">
        <w:rPr>
          <w:sz w:val="22"/>
          <w:szCs w:val="22"/>
        </w:rPr>
        <w:t xml:space="preserve"> Подрядчику в течение 5 (пяти) рабочих дней  </w:t>
      </w:r>
      <w:proofErr w:type="gramStart"/>
      <w:r w:rsidRPr="00607DA1">
        <w:rPr>
          <w:sz w:val="22"/>
          <w:szCs w:val="22"/>
        </w:rPr>
        <w:t>с даты получения</w:t>
      </w:r>
      <w:proofErr w:type="gramEnd"/>
      <w:r w:rsidRPr="00607DA1">
        <w:rPr>
          <w:sz w:val="22"/>
          <w:szCs w:val="22"/>
        </w:rPr>
        <w:t>.</w:t>
      </w:r>
      <w:r w:rsidR="007F2725" w:rsidRPr="00607DA1">
        <w:rPr>
          <w:sz w:val="22"/>
          <w:szCs w:val="22"/>
        </w:rPr>
        <w:t xml:space="preserve">    </w:t>
      </w:r>
    </w:p>
    <w:p w:rsidR="000D3036" w:rsidRPr="00607DA1" w:rsidRDefault="00EF0FFF" w:rsidP="00224E56">
      <w:pPr>
        <w:suppressAutoHyphens/>
        <w:jc w:val="both"/>
        <w:rPr>
          <w:sz w:val="22"/>
          <w:szCs w:val="22"/>
        </w:rPr>
      </w:pPr>
      <w:r w:rsidRPr="00607DA1">
        <w:rPr>
          <w:sz w:val="22"/>
          <w:szCs w:val="22"/>
        </w:rPr>
        <w:t xml:space="preserve">6.9. </w:t>
      </w:r>
      <w:r w:rsidR="000D3036" w:rsidRPr="00607DA1">
        <w:rPr>
          <w:sz w:val="22"/>
          <w:szCs w:val="22"/>
        </w:rPr>
        <w:t xml:space="preserve">Работы по созданию лесных культур считаются выполненными </w:t>
      </w:r>
      <w:r w:rsidRPr="00607DA1">
        <w:rPr>
          <w:sz w:val="22"/>
          <w:szCs w:val="22"/>
        </w:rPr>
        <w:t>надлежащим образом</w:t>
      </w:r>
      <w:r w:rsidR="000D3036" w:rsidRPr="00607DA1">
        <w:rPr>
          <w:sz w:val="22"/>
          <w:szCs w:val="22"/>
        </w:rPr>
        <w:t xml:space="preserve"> после   подписания Акта  технической приемки лесных культур, уполномочен</w:t>
      </w:r>
      <w:r w:rsidR="00ED6969">
        <w:rPr>
          <w:sz w:val="22"/>
          <w:szCs w:val="22"/>
        </w:rPr>
        <w:t>н</w:t>
      </w:r>
      <w:r w:rsidR="000D3036" w:rsidRPr="00607DA1">
        <w:rPr>
          <w:sz w:val="22"/>
          <w:szCs w:val="22"/>
        </w:rPr>
        <w:t xml:space="preserve">ым представителем территориального отдела-лесничества и подписания Сторонами Акта сдачи-приемки выполненных работ/УПД.     </w:t>
      </w:r>
    </w:p>
    <w:p w:rsidR="00A93FC2" w:rsidRDefault="00EF0FFF" w:rsidP="000D3036">
      <w:pPr>
        <w:suppressAutoHyphens/>
        <w:jc w:val="both"/>
        <w:rPr>
          <w:sz w:val="22"/>
          <w:szCs w:val="22"/>
        </w:rPr>
      </w:pPr>
      <w:r w:rsidRPr="00607DA1">
        <w:rPr>
          <w:sz w:val="22"/>
          <w:szCs w:val="22"/>
        </w:rPr>
        <w:t xml:space="preserve">6.10. </w:t>
      </w:r>
      <w:r w:rsidR="000D3036" w:rsidRPr="00607DA1">
        <w:rPr>
          <w:sz w:val="22"/>
          <w:szCs w:val="22"/>
        </w:rPr>
        <w:t xml:space="preserve">Обязательства по Договору считаются исполненными после получения Решения Уполномоченного органа о приемке участка незавершенного </w:t>
      </w:r>
      <w:proofErr w:type="spellStart"/>
      <w:r w:rsidR="000D3036" w:rsidRPr="00607DA1">
        <w:rPr>
          <w:sz w:val="22"/>
          <w:szCs w:val="22"/>
        </w:rPr>
        <w:t>лесовосстановления</w:t>
      </w:r>
      <w:proofErr w:type="spellEnd"/>
      <w:r w:rsidR="000D3036" w:rsidRPr="00607DA1">
        <w:rPr>
          <w:sz w:val="22"/>
          <w:szCs w:val="22"/>
        </w:rPr>
        <w:t xml:space="preserve">,  или иного документа об окончательной приемке лесных культур (участка </w:t>
      </w:r>
      <w:proofErr w:type="spellStart"/>
      <w:r w:rsidR="000D3036" w:rsidRPr="00607DA1">
        <w:rPr>
          <w:sz w:val="22"/>
          <w:szCs w:val="22"/>
        </w:rPr>
        <w:t>лесовосстановления</w:t>
      </w:r>
      <w:proofErr w:type="spellEnd"/>
      <w:r w:rsidR="000D3036" w:rsidRPr="00607DA1">
        <w:rPr>
          <w:sz w:val="22"/>
          <w:szCs w:val="22"/>
        </w:rPr>
        <w:t>) Уполномоченным органом  в 2027</w:t>
      </w:r>
      <w:r w:rsidR="00843A5C" w:rsidRPr="00607DA1">
        <w:rPr>
          <w:sz w:val="22"/>
          <w:szCs w:val="22"/>
        </w:rPr>
        <w:t xml:space="preserve"> </w:t>
      </w:r>
      <w:r w:rsidR="000D3036" w:rsidRPr="00607DA1">
        <w:rPr>
          <w:sz w:val="22"/>
          <w:szCs w:val="22"/>
        </w:rPr>
        <w:t>г и подписания Сторонами Акта  о выполнении обязательств  по договору</w:t>
      </w:r>
      <w:r w:rsidR="00C62AAE">
        <w:rPr>
          <w:sz w:val="22"/>
          <w:szCs w:val="22"/>
        </w:rPr>
        <w:t xml:space="preserve"> по форме П</w:t>
      </w:r>
      <w:r w:rsidR="000D3036" w:rsidRPr="00607DA1">
        <w:rPr>
          <w:sz w:val="22"/>
          <w:szCs w:val="22"/>
        </w:rPr>
        <w:t xml:space="preserve">риложения №3 к </w:t>
      </w:r>
      <w:r w:rsidRPr="00607DA1">
        <w:rPr>
          <w:sz w:val="22"/>
          <w:szCs w:val="22"/>
        </w:rPr>
        <w:t>настоящему договору</w:t>
      </w:r>
      <w:r w:rsidR="00A93FC2" w:rsidRPr="00607DA1">
        <w:rPr>
          <w:sz w:val="22"/>
          <w:szCs w:val="22"/>
        </w:rPr>
        <w:t>.</w:t>
      </w:r>
    </w:p>
    <w:p w:rsidR="00900325" w:rsidRPr="00EF0FFF" w:rsidRDefault="000D3036" w:rsidP="000D3036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 xml:space="preserve">                                              </w:t>
      </w:r>
    </w:p>
    <w:p w:rsidR="00636F1A" w:rsidRPr="00EF0FFF" w:rsidRDefault="00636F1A" w:rsidP="008719BB">
      <w:pPr>
        <w:numPr>
          <w:ilvl w:val="0"/>
          <w:numId w:val="10"/>
        </w:numPr>
        <w:suppressAutoHyphens/>
        <w:ind w:left="0"/>
        <w:jc w:val="center"/>
        <w:rPr>
          <w:b/>
          <w:sz w:val="22"/>
          <w:szCs w:val="22"/>
        </w:rPr>
      </w:pPr>
      <w:r w:rsidRPr="00EF0FFF">
        <w:rPr>
          <w:b/>
          <w:sz w:val="22"/>
          <w:szCs w:val="22"/>
        </w:rPr>
        <w:t>ОТВЕТСТВЕННОСТЬ СТОРОН</w:t>
      </w:r>
    </w:p>
    <w:p w:rsidR="00636F1A" w:rsidRPr="00EF0FFF" w:rsidRDefault="00C73E71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lastRenderedPageBreak/>
        <w:t>7</w:t>
      </w:r>
      <w:r w:rsidR="00636F1A" w:rsidRPr="00EF0FFF">
        <w:rPr>
          <w:sz w:val="22"/>
          <w:szCs w:val="22"/>
        </w:rPr>
        <w:t>.1. 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Российской Федерации</w:t>
      </w:r>
      <w:r w:rsidR="00481682" w:rsidRPr="00EF0FFF">
        <w:rPr>
          <w:sz w:val="22"/>
          <w:szCs w:val="22"/>
        </w:rPr>
        <w:t xml:space="preserve"> и настоящим договором</w:t>
      </w:r>
      <w:r w:rsidR="00636F1A" w:rsidRPr="00EF0FFF">
        <w:rPr>
          <w:sz w:val="22"/>
          <w:szCs w:val="22"/>
        </w:rPr>
        <w:t>.</w:t>
      </w:r>
    </w:p>
    <w:p w:rsidR="00636F1A" w:rsidRPr="00EF0FFF" w:rsidRDefault="00C73E71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7</w:t>
      </w:r>
      <w:r w:rsidR="00636F1A" w:rsidRPr="00EF0FFF">
        <w:rPr>
          <w:sz w:val="22"/>
          <w:szCs w:val="22"/>
        </w:rPr>
        <w:t>.2.</w:t>
      </w:r>
      <w:r w:rsidR="00595158" w:rsidRPr="00EF0FFF">
        <w:rPr>
          <w:sz w:val="22"/>
          <w:szCs w:val="22"/>
        </w:rPr>
        <w:t xml:space="preserve"> </w:t>
      </w:r>
      <w:r w:rsidR="0016622D" w:rsidRPr="00EF0FFF">
        <w:rPr>
          <w:sz w:val="22"/>
          <w:szCs w:val="22"/>
        </w:rPr>
        <w:t xml:space="preserve">Ответственность за соблюдение требований охраны труда, охраны окружающей среды,  промышленной безопасности, пожарной безопасности, санитарно-гигиенического режима на </w:t>
      </w:r>
      <w:r w:rsidR="00493AD5" w:rsidRPr="00EF0FFF">
        <w:rPr>
          <w:sz w:val="22"/>
          <w:szCs w:val="22"/>
        </w:rPr>
        <w:t>объекте</w:t>
      </w:r>
      <w:r w:rsidR="0016622D" w:rsidRPr="00EF0FFF">
        <w:rPr>
          <w:sz w:val="22"/>
          <w:szCs w:val="22"/>
        </w:rPr>
        <w:t>, а также за оформление пропуск</w:t>
      </w:r>
      <w:r w:rsidR="00595158" w:rsidRPr="00EF0FFF">
        <w:rPr>
          <w:sz w:val="22"/>
          <w:szCs w:val="22"/>
        </w:rPr>
        <w:t>ов</w:t>
      </w:r>
      <w:r w:rsidR="0016622D" w:rsidRPr="00EF0FFF">
        <w:rPr>
          <w:sz w:val="22"/>
          <w:szCs w:val="22"/>
        </w:rPr>
        <w:t xml:space="preserve"> на проезд спецтехники и работников организации Подрядчика на объекты возлагается на Подрядчика.</w:t>
      </w:r>
      <w:r w:rsidR="0016622D" w:rsidRPr="00EF0FFF">
        <w:rPr>
          <w:sz w:val="22"/>
          <w:szCs w:val="22"/>
        </w:rPr>
        <w:tab/>
      </w:r>
    </w:p>
    <w:p w:rsidR="00636F1A" w:rsidRPr="00EF0FFF" w:rsidRDefault="00C73E71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7</w:t>
      </w:r>
      <w:r w:rsidR="00595158" w:rsidRPr="00EF0FFF">
        <w:rPr>
          <w:sz w:val="22"/>
          <w:szCs w:val="22"/>
        </w:rPr>
        <w:t>.3</w:t>
      </w:r>
      <w:r w:rsidR="00636F1A" w:rsidRPr="00EF0FFF">
        <w:rPr>
          <w:sz w:val="22"/>
          <w:szCs w:val="22"/>
        </w:rPr>
        <w:t xml:space="preserve">. </w:t>
      </w:r>
      <w:proofErr w:type="gramStart"/>
      <w:r w:rsidR="00636F1A" w:rsidRPr="00EF0FFF">
        <w:rPr>
          <w:sz w:val="22"/>
          <w:szCs w:val="22"/>
        </w:rPr>
        <w:t>При нарушении наземных, подземных и воздушных коммуникаций или нанесении ущерба третьему лицу по вине Подрядчика, последний  возмещает Заказчику или третьему лицу убытки, связанные с ликвидацией аварий или восстанавливает их собственными силами за свой счет.</w:t>
      </w:r>
      <w:proofErr w:type="gramEnd"/>
    </w:p>
    <w:p w:rsidR="00636F1A" w:rsidRPr="00EF0FFF" w:rsidRDefault="00C73E71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7</w:t>
      </w:r>
      <w:r w:rsidR="00636F1A" w:rsidRPr="00EF0FFF">
        <w:rPr>
          <w:sz w:val="22"/>
          <w:szCs w:val="22"/>
        </w:rPr>
        <w:t>.</w:t>
      </w:r>
      <w:r w:rsidR="00595158" w:rsidRPr="00EF0FFF">
        <w:rPr>
          <w:sz w:val="22"/>
          <w:szCs w:val="22"/>
        </w:rPr>
        <w:t>4</w:t>
      </w:r>
      <w:r w:rsidR="00636F1A" w:rsidRPr="00EF0FFF">
        <w:rPr>
          <w:sz w:val="22"/>
          <w:szCs w:val="22"/>
        </w:rPr>
        <w:t>. В случае</w:t>
      </w:r>
      <w:proofErr w:type="gramStart"/>
      <w:r w:rsidR="00636F1A" w:rsidRPr="00EF0FFF">
        <w:rPr>
          <w:sz w:val="22"/>
          <w:szCs w:val="22"/>
        </w:rPr>
        <w:t>,</w:t>
      </w:r>
      <w:proofErr w:type="gramEnd"/>
      <w:r w:rsidR="00636F1A" w:rsidRPr="00EF0FFF">
        <w:rPr>
          <w:sz w:val="22"/>
          <w:szCs w:val="22"/>
        </w:rPr>
        <w:t xml:space="preserve"> если Заказчик нарушил условия оплаты, предусмотренные настоящим договором, на срок свыше 15 (пятнадцати) календарных дней, Заказчик, при условии выполнения Подрядчиком своих обязательств по договору, обязан уплатить Подрядчику пени в размере 0,1% (</w:t>
      </w:r>
      <w:r w:rsidR="00B44933" w:rsidRPr="00EF0FFF">
        <w:rPr>
          <w:sz w:val="22"/>
          <w:szCs w:val="22"/>
        </w:rPr>
        <w:t>ноль целых одной десятой</w:t>
      </w:r>
      <w:r w:rsidR="00636F1A" w:rsidRPr="00EF0FFF">
        <w:rPr>
          <w:sz w:val="22"/>
          <w:szCs w:val="22"/>
        </w:rPr>
        <w:t xml:space="preserve"> процента) от суммы задержанного/просроченного платежа за каждый день просрочки.</w:t>
      </w:r>
    </w:p>
    <w:p w:rsidR="00636F1A" w:rsidRPr="00EF0FFF" w:rsidRDefault="00C73E71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7</w:t>
      </w:r>
      <w:r w:rsidR="00636F1A" w:rsidRPr="00EF0FFF">
        <w:rPr>
          <w:sz w:val="22"/>
          <w:szCs w:val="22"/>
        </w:rPr>
        <w:t>.</w:t>
      </w:r>
      <w:r w:rsidR="00595158" w:rsidRPr="00EF0FFF">
        <w:rPr>
          <w:sz w:val="22"/>
          <w:szCs w:val="22"/>
        </w:rPr>
        <w:t>5</w:t>
      </w:r>
      <w:r w:rsidR="00636F1A" w:rsidRPr="00EF0FFF">
        <w:rPr>
          <w:sz w:val="22"/>
          <w:szCs w:val="22"/>
        </w:rPr>
        <w:t>. В случае</w:t>
      </w:r>
      <w:proofErr w:type="gramStart"/>
      <w:r w:rsidR="00636F1A" w:rsidRPr="00EF0FFF">
        <w:rPr>
          <w:sz w:val="22"/>
          <w:szCs w:val="22"/>
        </w:rPr>
        <w:t>,</w:t>
      </w:r>
      <w:proofErr w:type="gramEnd"/>
      <w:r w:rsidR="00636F1A" w:rsidRPr="00EF0FFF">
        <w:rPr>
          <w:sz w:val="22"/>
          <w:szCs w:val="22"/>
        </w:rPr>
        <w:t xml:space="preserve"> если Подрядчик  нарушил сроки выполнения работ, </w:t>
      </w:r>
      <w:r w:rsidR="00595158" w:rsidRPr="00EF0FFF">
        <w:rPr>
          <w:sz w:val="22"/>
          <w:szCs w:val="22"/>
        </w:rPr>
        <w:t>предусмотренные настоящим договором,</w:t>
      </w:r>
      <w:r w:rsidR="00636F1A" w:rsidRPr="00EF0FFF">
        <w:rPr>
          <w:sz w:val="22"/>
          <w:szCs w:val="22"/>
        </w:rPr>
        <w:t xml:space="preserve"> Подрядчик, обязан уплатить Заказчику пени в размере 0,1% (ноль целых одн</w:t>
      </w:r>
      <w:r w:rsidR="00B44933" w:rsidRPr="00EF0FFF">
        <w:rPr>
          <w:sz w:val="22"/>
          <w:szCs w:val="22"/>
        </w:rPr>
        <w:t>ой десятой</w:t>
      </w:r>
      <w:r w:rsidR="00636F1A" w:rsidRPr="00EF0FFF">
        <w:rPr>
          <w:sz w:val="22"/>
          <w:szCs w:val="22"/>
        </w:rPr>
        <w:t xml:space="preserve"> процента) от стоимости несвоевременно выполненных работ за каждый день просрочки.</w:t>
      </w:r>
    </w:p>
    <w:p w:rsidR="00636F1A" w:rsidRPr="00EF0FFF" w:rsidRDefault="00C73E71" w:rsidP="00636F1A">
      <w:pPr>
        <w:jc w:val="both"/>
        <w:rPr>
          <w:sz w:val="22"/>
          <w:szCs w:val="22"/>
        </w:rPr>
      </w:pPr>
      <w:r w:rsidRPr="00EF0FFF">
        <w:rPr>
          <w:sz w:val="22"/>
          <w:szCs w:val="22"/>
        </w:rPr>
        <w:t>7</w:t>
      </w:r>
      <w:r w:rsidR="00636F1A" w:rsidRPr="00EF0FFF">
        <w:rPr>
          <w:sz w:val="22"/>
          <w:szCs w:val="22"/>
        </w:rPr>
        <w:t>.</w:t>
      </w:r>
      <w:r w:rsidR="00595158" w:rsidRPr="00EF0FFF">
        <w:rPr>
          <w:sz w:val="22"/>
          <w:szCs w:val="22"/>
        </w:rPr>
        <w:t>6</w:t>
      </w:r>
      <w:r w:rsidR="00636F1A" w:rsidRPr="00EF0FFF">
        <w:rPr>
          <w:sz w:val="22"/>
          <w:szCs w:val="22"/>
        </w:rPr>
        <w:t>.Оплата неустойки (пени, штрафа) и иных санкций, предусмотренных настоящим договором, произв</w:t>
      </w:r>
      <w:r w:rsidR="00636F1A" w:rsidRPr="00EF0FFF">
        <w:rPr>
          <w:sz w:val="22"/>
          <w:szCs w:val="22"/>
        </w:rPr>
        <w:t>о</w:t>
      </w:r>
      <w:r w:rsidR="00636F1A" w:rsidRPr="00EF0FFF">
        <w:rPr>
          <w:sz w:val="22"/>
          <w:szCs w:val="22"/>
        </w:rPr>
        <w:t xml:space="preserve">дится  Подрядчиком  в течение 30 (тридцати) календарных дней на основании предъявленного требования (претензии) и </w:t>
      </w:r>
      <w:proofErr w:type="gramStart"/>
      <w:r w:rsidR="00636F1A" w:rsidRPr="00EF0FFF">
        <w:rPr>
          <w:sz w:val="22"/>
          <w:szCs w:val="22"/>
        </w:rPr>
        <w:t>с даты предъявления</w:t>
      </w:r>
      <w:proofErr w:type="gramEnd"/>
      <w:r w:rsidR="00636F1A" w:rsidRPr="00EF0FFF">
        <w:rPr>
          <w:sz w:val="22"/>
          <w:szCs w:val="22"/>
        </w:rPr>
        <w:t xml:space="preserve"> такого требования (претензии).</w:t>
      </w:r>
    </w:p>
    <w:p w:rsidR="00636F1A" w:rsidRPr="00EF0FFF" w:rsidRDefault="00C73E71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7</w:t>
      </w:r>
      <w:r w:rsidR="00636F1A" w:rsidRPr="00EF0FFF">
        <w:rPr>
          <w:sz w:val="22"/>
          <w:szCs w:val="22"/>
        </w:rPr>
        <w:t>.</w:t>
      </w:r>
      <w:r w:rsidR="00595158" w:rsidRPr="00EF0FFF">
        <w:rPr>
          <w:sz w:val="22"/>
          <w:szCs w:val="22"/>
        </w:rPr>
        <w:t>7</w:t>
      </w:r>
      <w:r w:rsidR="00636F1A" w:rsidRPr="00EF0FFF">
        <w:rPr>
          <w:sz w:val="22"/>
          <w:szCs w:val="22"/>
        </w:rPr>
        <w:t>. Стороны договорились, что во всех случаях установления неустойки в процентах от стоимости договора/работ, неустойка рассчитывается исх</w:t>
      </w:r>
      <w:r w:rsidRPr="00EF0FFF">
        <w:rPr>
          <w:sz w:val="22"/>
          <w:szCs w:val="22"/>
        </w:rPr>
        <w:t>одя из стоимости договора/работ</w:t>
      </w:r>
      <w:r w:rsidR="00636F1A" w:rsidRPr="00EF0FFF">
        <w:rPr>
          <w:sz w:val="22"/>
          <w:szCs w:val="22"/>
        </w:rPr>
        <w:t>.</w:t>
      </w:r>
    </w:p>
    <w:p w:rsidR="00636F1A" w:rsidRPr="00EF0FFF" w:rsidRDefault="00C73E71" w:rsidP="00636F1A">
      <w:pPr>
        <w:pStyle w:val="a6"/>
        <w:jc w:val="both"/>
        <w:rPr>
          <w:bCs/>
          <w:sz w:val="22"/>
          <w:szCs w:val="22"/>
        </w:rPr>
      </w:pPr>
      <w:r w:rsidRPr="00EF0FFF">
        <w:rPr>
          <w:sz w:val="22"/>
          <w:szCs w:val="22"/>
        </w:rPr>
        <w:t>7</w:t>
      </w:r>
      <w:r w:rsidR="00636F1A" w:rsidRPr="00EF0FFF">
        <w:rPr>
          <w:sz w:val="22"/>
          <w:szCs w:val="22"/>
        </w:rPr>
        <w:t>.</w:t>
      </w:r>
      <w:r w:rsidR="00595158" w:rsidRPr="00EF0FFF">
        <w:rPr>
          <w:sz w:val="22"/>
          <w:szCs w:val="22"/>
        </w:rPr>
        <w:t>8</w:t>
      </w:r>
      <w:r w:rsidR="00636F1A" w:rsidRPr="00EF0FFF">
        <w:rPr>
          <w:sz w:val="22"/>
          <w:szCs w:val="22"/>
        </w:rPr>
        <w:t xml:space="preserve">. </w:t>
      </w:r>
      <w:r w:rsidR="00636F1A" w:rsidRPr="00EF0FFF">
        <w:rPr>
          <w:bCs/>
          <w:sz w:val="22"/>
          <w:szCs w:val="22"/>
        </w:rPr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636F1A" w:rsidRPr="00EF0FFF" w:rsidRDefault="00C73E71" w:rsidP="00636F1A">
      <w:pPr>
        <w:pStyle w:val="a6"/>
        <w:jc w:val="both"/>
        <w:rPr>
          <w:bCs/>
          <w:sz w:val="22"/>
          <w:szCs w:val="22"/>
        </w:rPr>
      </w:pPr>
      <w:r w:rsidRPr="00EF0FFF">
        <w:rPr>
          <w:bCs/>
          <w:sz w:val="22"/>
          <w:szCs w:val="22"/>
        </w:rPr>
        <w:t>7</w:t>
      </w:r>
      <w:r w:rsidR="00636F1A" w:rsidRPr="00EF0FFF">
        <w:rPr>
          <w:bCs/>
          <w:sz w:val="22"/>
          <w:szCs w:val="22"/>
        </w:rPr>
        <w:t>.</w:t>
      </w:r>
      <w:r w:rsidR="00595158" w:rsidRPr="00EF0FFF">
        <w:rPr>
          <w:bCs/>
          <w:sz w:val="22"/>
          <w:szCs w:val="22"/>
        </w:rPr>
        <w:t>9</w:t>
      </w:r>
      <w:r w:rsidR="00636F1A" w:rsidRPr="00EF0FFF">
        <w:rPr>
          <w:bCs/>
          <w:sz w:val="22"/>
          <w:szCs w:val="22"/>
        </w:rPr>
        <w:t xml:space="preserve">. </w:t>
      </w:r>
      <w:r w:rsidR="00636F1A" w:rsidRPr="00EF0FFF">
        <w:rPr>
          <w:sz w:val="22"/>
          <w:szCs w:val="22"/>
        </w:rPr>
        <w:t>Стороны вправе не предъявлять штрафы, пени и иные санкции, предусмотренные условиями насто</w:t>
      </w:r>
      <w:r w:rsidR="00636F1A" w:rsidRPr="00EF0FFF">
        <w:rPr>
          <w:sz w:val="22"/>
          <w:szCs w:val="22"/>
        </w:rPr>
        <w:t>я</w:t>
      </w:r>
      <w:r w:rsidR="00636F1A" w:rsidRPr="00EF0FFF">
        <w:rPr>
          <w:sz w:val="22"/>
          <w:szCs w:val="22"/>
        </w:rPr>
        <w:t xml:space="preserve">щего Договора. </w:t>
      </w:r>
    </w:p>
    <w:p w:rsidR="00E7382B" w:rsidRPr="00EF0FFF" w:rsidRDefault="00C73E71" w:rsidP="00DF4942">
      <w:pPr>
        <w:jc w:val="both"/>
        <w:rPr>
          <w:sz w:val="22"/>
          <w:szCs w:val="22"/>
        </w:rPr>
      </w:pPr>
      <w:r w:rsidRPr="00EF0FFF">
        <w:rPr>
          <w:sz w:val="22"/>
          <w:szCs w:val="22"/>
        </w:rPr>
        <w:t>7</w:t>
      </w:r>
      <w:r w:rsidR="00636F1A" w:rsidRPr="00EF0FFF">
        <w:rPr>
          <w:sz w:val="22"/>
          <w:szCs w:val="22"/>
        </w:rPr>
        <w:t>.1</w:t>
      </w:r>
      <w:r w:rsidR="00595158" w:rsidRPr="00EF0FFF">
        <w:rPr>
          <w:sz w:val="22"/>
          <w:szCs w:val="22"/>
        </w:rPr>
        <w:t>0</w:t>
      </w:r>
      <w:r w:rsidR="00636F1A" w:rsidRPr="00EF0FFF">
        <w:rPr>
          <w:sz w:val="22"/>
          <w:szCs w:val="22"/>
        </w:rPr>
        <w:t xml:space="preserve">. </w:t>
      </w:r>
      <w:r w:rsidR="00E7382B" w:rsidRPr="00EF0FFF">
        <w:rPr>
          <w:sz w:val="22"/>
          <w:szCs w:val="22"/>
        </w:rPr>
        <w:t>Риск повреждения результата выполненных работ до его приемки Заказчиком несет Подрядчик.</w:t>
      </w:r>
    </w:p>
    <w:p w:rsidR="00DF4942" w:rsidRPr="00EF0FFF" w:rsidRDefault="00C73E71" w:rsidP="00DF4942">
      <w:pPr>
        <w:jc w:val="both"/>
        <w:rPr>
          <w:sz w:val="22"/>
          <w:szCs w:val="22"/>
        </w:rPr>
      </w:pPr>
      <w:r w:rsidRPr="00EF0FFF">
        <w:rPr>
          <w:sz w:val="22"/>
          <w:szCs w:val="22"/>
        </w:rPr>
        <w:t>7</w:t>
      </w:r>
      <w:r w:rsidR="00E7382B" w:rsidRPr="00EF0FFF">
        <w:rPr>
          <w:sz w:val="22"/>
          <w:szCs w:val="22"/>
        </w:rPr>
        <w:t>.11.</w:t>
      </w:r>
      <w:r w:rsidR="00636F1A" w:rsidRPr="00EF0FFF">
        <w:rPr>
          <w:sz w:val="22"/>
          <w:szCs w:val="22"/>
        </w:rPr>
        <w:t>В случае предъявления Заказчику штрафных санкций государственными инспектирующими орган</w:t>
      </w:r>
      <w:r w:rsidR="00636F1A" w:rsidRPr="00EF0FFF">
        <w:rPr>
          <w:sz w:val="22"/>
          <w:szCs w:val="22"/>
        </w:rPr>
        <w:t>а</w:t>
      </w:r>
      <w:r w:rsidR="00636F1A" w:rsidRPr="00EF0FFF">
        <w:rPr>
          <w:sz w:val="22"/>
          <w:szCs w:val="22"/>
        </w:rPr>
        <w:t>ми, вызванными  действиями (бездействиями) Подрядчика, Подрядчик  полностью компенсирует Зака</w:t>
      </w:r>
      <w:r w:rsidR="00636F1A" w:rsidRPr="00EF0FFF">
        <w:rPr>
          <w:sz w:val="22"/>
          <w:szCs w:val="22"/>
        </w:rPr>
        <w:t>з</w:t>
      </w:r>
      <w:r w:rsidR="00636F1A" w:rsidRPr="00EF0FFF">
        <w:rPr>
          <w:sz w:val="22"/>
          <w:szCs w:val="22"/>
        </w:rPr>
        <w:t>чику понесенные убытки, включая предъявленные ему суммы штрафных санкций.</w:t>
      </w:r>
      <w:r w:rsidR="00DF4942" w:rsidRPr="00EF0FFF">
        <w:rPr>
          <w:sz w:val="22"/>
          <w:szCs w:val="22"/>
        </w:rPr>
        <w:t xml:space="preserve"> Все  предусмотренные  </w:t>
      </w:r>
      <w:r w:rsidR="004B58D7" w:rsidRPr="00EF0FFF">
        <w:rPr>
          <w:sz w:val="22"/>
          <w:szCs w:val="22"/>
        </w:rPr>
        <w:t>п</w:t>
      </w:r>
      <w:r w:rsidR="004B58D7" w:rsidRPr="00607DA1">
        <w:rPr>
          <w:sz w:val="22"/>
          <w:szCs w:val="22"/>
        </w:rPr>
        <w:t>. 5.1.</w:t>
      </w:r>
      <w:r w:rsidR="0089495B" w:rsidRPr="00607DA1">
        <w:rPr>
          <w:sz w:val="22"/>
          <w:szCs w:val="22"/>
        </w:rPr>
        <w:t>7</w:t>
      </w:r>
      <w:r w:rsidR="00DF4942" w:rsidRPr="00607DA1">
        <w:rPr>
          <w:sz w:val="22"/>
          <w:szCs w:val="22"/>
        </w:rPr>
        <w:t>,   п.1</w:t>
      </w:r>
      <w:r w:rsidR="0089495B" w:rsidRPr="00607DA1">
        <w:rPr>
          <w:sz w:val="22"/>
          <w:szCs w:val="22"/>
        </w:rPr>
        <w:t>0</w:t>
      </w:r>
      <w:r w:rsidR="00DF4942" w:rsidRPr="00607DA1">
        <w:rPr>
          <w:sz w:val="22"/>
          <w:szCs w:val="22"/>
        </w:rPr>
        <w:t>.8.,</w:t>
      </w:r>
      <w:r w:rsidR="00DF4942" w:rsidRPr="00EF0FFF">
        <w:rPr>
          <w:sz w:val="22"/>
          <w:szCs w:val="22"/>
        </w:rPr>
        <w:t xml:space="preserve"> настоящего Договора  заверения  об обстоятельствах имеют существенное значение  для  Заказчика.</w:t>
      </w:r>
    </w:p>
    <w:p w:rsidR="00DF4942" w:rsidRPr="00EF0FFF" w:rsidRDefault="00DF4942" w:rsidP="00DF4942">
      <w:pPr>
        <w:jc w:val="both"/>
        <w:rPr>
          <w:sz w:val="22"/>
          <w:szCs w:val="22"/>
        </w:rPr>
      </w:pPr>
      <w:r w:rsidRPr="00EF0FFF">
        <w:rPr>
          <w:sz w:val="22"/>
          <w:szCs w:val="22"/>
        </w:rPr>
        <w:t xml:space="preserve">       </w:t>
      </w:r>
      <w:proofErr w:type="gramStart"/>
      <w:r w:rsidRPr="00EF0FFF">
        <w:rPr>
          <w:sz w:val="22"/>
          <w:szCs w:val="22"/>
        </w:rPr>
        <w:t>При недостоверности заверений об обстоятельствах и при  ненадлежащем исполнении Подрядчиком требования законодательства РФ и настоящего Договора, в том числе в части своевременного декларир</w:t>
      </w:r>
      <w:r w:rsidRPr="00EF0FFF">
        <w:rPr>
          <w:sz w:val="22"/>
          <w:szCs w:val="22"/>
        </w:rPr>
        <w:t>о</w:t>
      </w:r>
      <w:r w:rsidRPr="00EF0FFF">
        <w:rPr>
          <w:sz w:val="22"/>
          <w:szCs w:val="22"/>
        </w:rPr>
        <w:t>вания и уплаты налогов, предоставления достоверной налоговой отчетности, совершения иных пред</w:t>
      </w:r>
      <w:r w:rsidRPr="00EF0FFF">
        <w:rPr>
          <w:sz w:val="22"/>
          <w:szCs w:val="22"/>
        </w:rPr>
        <w:t>у</w:t>
      </w:r>
      <w:r w:rsidRPr="00EF0FFF">
        <w:rPr>
          <w:sz w:val="22"/>
          <w:szCs w:val="22"/>
        </w:rPr>
        <w:t>смотренных налоговым законодательством обязанностей Подрядчик обязан в полном объеме возместить Заказчику причиненные убытки, в том числе возникшие в результате отказа налоговыми органами Зака</w:t>
      </w:r>
      <w:r w:rsidRPr="00EF0FFF">
        <w:rPr>
          <w:sz w:val="22"/>
          <w:szCs w:val="22"/>
        </w:rPr>
        <w:t>з</w:t>
      </w:r>
      <w:r w:rsidRPr="00EF0FFF">
        <w:rPr>
          <w:sz w:val="22"/>
          <w:szCs w:val="22"/>
        </w:rPr>
        <w:t>чику в возмещении причитающихся ему сумм</w:t>
      </w:r>
      <w:proofErr w:type="gramEnd"/>
      <w:r w:rsidRPr="00EF0FFF">
        <w:rPr>
          <w:sz w:val="22"/>
          <w:szCs w:val="22"/>
        </w:rPr>
        <w:t xml:space="preserve"> налогов, доначисления налоговыми органами налогов, н</w:t>
      </w:r>
      <w:r w:rsidRPr="00EF0FFF">
        <w:rPr>
          <w:sz w:val="22"/>
          <w:szCs w:val="22"/>
        </w:rPr>
        <w:t>а</w:t>
      </w:r>
      <w:r w:rsidRPr="00EF0FFF">
        <w:rPr>
          <w:sz w:val="22"/>
          <w:szCs w:val="22"/>
        </w:rPr>
        <w:t>числения пеней, наложения штрафов.</w:t>
      </w:r>
    </w:p>
    <w:p w:rsidR="00DF4942" w:rsidRPr="00EF0FFF" w:rsidRDefault="00DF4942" w:rsidP="00DF4942">
      <w:pPr>
        <w:rPr>
          <w:sz w:val="22"/>
          <w:szCs w:val="22"/>
        </w:rPr>
      </w:pPr>
      <w:r w:rsidRPr="00EF0FFF">
        <w:rPr>
          <w:sz w:val="22"/>
          <w:szCs w:val="22"/>
        </w:rPr>
        <w:t xml:space="preserve">             Убытки подлежат возмещению  Подрядчиком в течение  30 (тридцати)  календарных дней </w:t>
      </w:r>
      <w:proofErr w:type="gramStart"/>
      <w:r w:rsidRPr="00EF0FFF">
        <w:rPr>
          <w:sz w:val="22"/>
          <w:szCs w:val="22"/>
        </w:rPr>
        <w:t>с даты  получения</w:t>
      </w:r>
      <w:proofErr w:type="gramEnd"/>
      <w:r w:rsidRPr="00EF0FFF">
        <w:rPr>
          <w:sz w:val="22"/>
          <w:szCs w:val="22"/>
        </w:rPr>
        <w:t xml:space="preserve">  Подрядчиком  соответствующего требования Заказчика.</w:t>
      </w:r>
    </w:p>
    <w:p w:rsidR="00636F1A" w:rsidRPr="00EF0FFF" w:rsidRDefault="00C73E71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 xml:space="preserve"> 7</w:t>
      </w:r>
      <w:r w:rsidR="00636F1A" w:rsidRPr="00EF0FFF">
        <w:rPr>
          <w:sz w:val="22"/>
          <w:szCs w:val="22"/>
        </w:rPr>
        <w:t>.1</w:t>
      </w:r>
      <w:r w:rsidR="00E7382B" w:rsidRPr="00EF0FFF">
        <w:rPr>
          <w:sz w:val="22"/>
          <w:szCs w:val="22"/>
        </w:rPr>
        <w:t>2</w:t>
      </w:r>
      <w:r w:rsidR="00636F1A" w:rsidRPr="00EF0FFF">
        <w:rPr>
          <w:sz w:val="22"/>
          <w:szCs w:val="22"/>
        </w:rPr>
        <w:t xml:space="preserve">.Стороны должны соблюдать строгую конфиденциальность в отношении информации, не разглашать, не копировать, не воспроизводить и не передавать информацию  любому  третьему лицу, не использовать информацию в целях, отличных </w:t>
      </w:r>
      <w:proofErr w:type="gramStart"/>
      <w:r w:rsidR="00636F1A" w:rsidRPr="00EF0FFF">
        <w:rPr>
          <w:sz w:val="22"/>
          <w:szCs w:val="22"/>
        </w:rPr>
        <w:t>от</w:t>
      </w:r>
      <w:proofErr w:type="gramEnd"/>
      <w:r w:rsidR="00636F1A" w:rsidRPr="00EF0FFF">
        <w:rPr>
          <w:sz w:val="22"/>
          <w:szCs w:val="22"/>
        </w:rPr>
        <w:t xml:space="preserve"> предусмотренных настоящим договором.</w:t>
      </w:r>
    </w:p>
    <w:p w:rsidR="00636F1A" w:rsidRPr="00EF0FFF" w:rsidRDefault="00636F1A" w:rsidP="00636F1A">
      <w:pPr>
        <w:jc w:val="both"/>
        <w:rPr>
          <w:sz w:val="22"/>
          <w:szCs w:val="22"/>
        </w:rPr>
      </w:pPr>
    </w:p>
    <w:p w:rsidR="00636F1A" w:rsidRPr="00EF0FFF" w:rsidRDefault="00636F1A" w:rsidP="008719BB">
      <w:pPr>
        <w:numPr>
          <w:ilvl w:val="0"/>
          <w:numId w:val="10"/>
        </w:numPr>
        <w:suppressAutoHyphens/>
        <w:jc w:val="center"/>
        <w:rPr>
          <w:b/>
          <w:sz w:val="22"/>
          <w:szCs w:val="22"/>
        </w:rPr>
      </w:pPr>
      <w:r w:rsidRPr="00EF0FFF">
        <w:rPr>
          <w:b/>
          <w:sz w:val="22"/>
          <w:szCs w:val="22"/>
        </w:rPr>
        <w:t>ОБСТОЯТЕЛЬСТВА НЕПРЕОДОЛИМОЙ СИЛЫ</w:t>
      </w:r>
    </w:p>
    <w:p w:rsidR="00636F1A" w:rsidRPr="00EF0FFF" w:rsidRDefault="00636F1A" w:rsidP="00636F1A">
      <w:pPr>
        <w:suppressAutoHyphens/>
        <w:rPr>
          <w:b/>
          <w:sz w:val="22"/>
          <w:szCs w:val="22"/>
        </w:rPr>
      </w:pPr>
    </w:p>
    <w:p w:rsidR="00636F1A" w:rsidRPr="00EF0FFF" w:rsidRDefault="00C73E71" w:rsidP="00636F1A">
      <w:pPr>
        <w:pStyle w:val="a6"/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8</w:t>
      </w:r>
      <w:r w:rsidR="00636F1A" w:rsidRPr="00EF0FFF">
        <w:rPr>
          <w:sz w:val="22"/>
          <w:szCs w:val="22"/>
        </w:rPr>
        <w:t>.1. Стороны освобождаются от ответственности за частичное или полное неисполнение обязательств по настоящему договору, если  это неисполнение явилось следствием обстоятельств непреодолимой силы (форс-мажорных обстоятельств), возникших после заключения договора в результате событий чрезвычайного характера, которые Стороны не могли ни предвидеть, ни предотвратить разумными мерами.</w:t>
      </w:r>
    </w:p>
    <w:p w:rsidR="00636F1A" w:rsidRPr="00EF0FFF" w:rsidRDefault="00C73E71" w:rsidP="00636F1A">
      <w:pPr>
        <w:pStyle w:val="a6"/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8</w:t>
      </w:r>
      <w:r w:rsidR="00636F1A" w:rsidRPr="00EF0FFF">
        <w:rPr>
          <w:sz w:val="22"/>
          <w:szCs w:val="22"/>
        </w:rPr>
        <w:t xml:space="preserve">.2. </w:t>
      </w:r>
      <w:proofErr w:type="gramStart"/>
      <w:r w:rsidR="00636F1A" w:rsidRPr="00EF0FFF">
        <w:rPr>
          <w:sz w:val="22"/>
          <w:szCs w:val="22"/>
        </w:rPr>
        <w:t>К обстоятельствам  непреодолимой силы относятся  события, на которые ни одна из Сторон не может оказывать влияние и за возникновение которых не несет ответственности, как-то стихийные бедствия, пожары не по вине Сторон, природные катаклизмы, забастовки (за исключением забастовок работников Сторон), наводнения, взрывы, обледенения, военные действия любого характера (как объявленные, так и необъявленные), мятежи, задержки перевозчиков, вызванные авариями или неблагоприятными погодными условиями</w:t>
      </w:r>
      <w:proofErr w:type="gramEnd"/>
      <w:r w:rsidR="00636F1A" w:rsidRPr="00EF0FFF">
        <w:rPr>
          <w:sz w:val="22"/>
          <w:szCs w:val="22"/>
        </w:rPr>
        <w:t>, эмбарго, катастрофы, ограничения, налагаемые государственными органами, если эти обстоятельства непосредственно повлияли на исполнение настоящего договора.</w:t>
      </w:r>
    </w:p>
    <w:p w:rsidR="00636F1A" w:rsidRPr="00EF0FFF" w:rsidRDefault="00C73E71" w:rsidP="00636F1A">
      <w:pPr>
        <w:pStyle w:val="a6"/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lastRenderedPageBreak/>
        <w:t>8</w:t>
      </w:r>
      <w:r w:rsidR="00636F1A" w:rsidRPr="00EF0FFF">
        <w:rPr>
          <w:sz w:val="22"/>
          <w:szCs w:val="22"/>
        </w:rPr>
        <w:t xml:space="preserve">.3. При наступлении обстоятельств непреодолимой силы Сторона, ссылающаяся на них, в течение 30 (тридцати) календарных дней, уведомляет другую Сторону с предоставлением подтверждающих документов.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  </w:t>
      </w:r>
    </w:p>
    <w:p w:rsidR="00636F1A" w:rsidRPr="00EF0FFF" w:rsidRDefault="00C73E71" w:rsidP="00636F1A">
      <w:pPr>
        <w:pStyle w:val="a6"/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8</w:t>
      </w:r>
      <w:r w:rsidR="00636F1A" w:rsidRPr="00EF0FFF">
        <w:rPr>
          <w:sz w:val="22"/>
          <w:szCs w:val="22"/>
        </w:rPr>
        <w:t>.4. Срок выполнения обязательств, при наступлении форс-мажорных обстоятельств отодвигается по согласованию Сторон соразмерно времени действия форс-мажора и его последствий.</w:t>
      </w:r>
    </w:p>
    <w:p w:rsidR="00636F1A" w:rsidRPr="00EF0FFF" w:rsidRDefault="00C73E71" w:rsidP="00636F1A">
      <w:pPr>
        <w:pStyle w:val="a6"/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8</w:t>
      </w:r>
      <w:r w:rsidR="00636F1A" w:rsidRPr="00EF0FFF">
        <w:rPr>
          <w:sz w:val="22"/>
          <w:szCs w:val="22"/>
        </w:rPr>
        <w:t xml:space="preserve">.5. Если форс-мажорные обстоятельства продолжаются более 3 (трех) месяцев, Стороны принимают решение о целесообразности дальнейшего действия договора и настоящий </w:t>
      </w:r>
      <w:proofErr w:type="gramStart"/>
      <w:r w:rsidR="00636F1A" w:rsidRPr="00EF0FFF">
        <w:rPr>
          <w:sz w:val="22"/>
          <w:szCs w:val="22"/>
        </w:rPr>
        <w:t>договор</w:t>
      </w:r>
      <w:proofErr w:type="gramEnd"/>
      <w:r w:rsidR="00636F1A" w:rsidRPr="00EF0FFF">
        <w:rPr>
          <w:sz w:val="22"/>
          <w:szCs w:val="22"/>
        </w:rPr>
        <w:t xml:space="preserve"> может быть расторгнут по письменному заявлению любой из Сторон.</w:t>
      </w:r>
    </w:p>
    <w:p w:rsidR="00636F1A" w:rsidRPr="00EF0FFF" w:rsidRDefault="00C73E71" w:rsidP="00636F1A">
      <w:pPr>
        <w:pStyle w:val="a6"/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8</w:t>
      </w:r>
      <w:r w:rsidR="00636F1A" w:rsidRPr="00EF0FFF">
        <w:rPr>
          <w:sz w:val="22"/>
          <w:szCs w:val="22"/>
        </w:rPr>
        <w:t>.6. Несмотря на наступление форс-мажорных обстоятельств, перед прекращением настоящего договора, вследствие форс-мажорных обстоятель</w:t>
      </w:r>
      <w:proofErr w:type="gramStart"/>
      <w:r w:rsidR="00636F1A" w:rsidRPr="00EF0FFF">
        <w:rPr>
          <w:sz w:val="22"/>
          <w:szCs w:val="22"/>
        </w:rPr>
        <w:t>ств Ст</w:t>
      </w:r>
      <w:proofErr w:type="gramEnd"/>
      <w:r w:rsidR="00636F1A" w:rsidRPr="00EF0FFF">
        <w:rPr>
          <w:sz w:val="22"/>
          <w:szCs w:val="22"/>
        </w:rPr>
        <w:t>ороны осуществляют окончательные взаиморасчеты.</w:t>
      </w:r>
    </w:p>
    <w:p w:rsidR="00636F1A" w:rsidRPr="00EF0FFF" w:rsidRDefault="00C73E71" w:rsidP="00636F1A">
      <w:pPr>
        <w:pStyle w:val="a6"/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8</w:t>
      </w:r>
      <w:r w:rsidR="00636F1A" w:rsidRPr="00EF0FFF">
        <w:rPr>
          <w:sz w:val="22"/>
          <w:szCs w:val="22"/>
        </w:rPr>
        <w:t>.7. После того, как форс-мажорное обстоятельство перестает препятствовать выполнению настоящего договора, Сторона, заявившая о наступлении такого обстоятельства, обязана уведомить другую Сторону в письменном виде о том, каким образом данное форс-мажорное обстоятельство изменило ход выполнения настоящего договора.</w:t>
      </w:r>
    </w:p>
    <w:p w:rsidR="00636F1A" w:rsidRPr="00EF0FFF" w:rsidRDefault="00636F1A" w:rsidP="00636F1A">
      <w:pPr>
        <w:pStyle w:val="a6"/>
        <w:suppressAutoHyphens/>
        <w:rPr>
          <w:b/>
          <w:sz w:val="22"/>
          <w:szCs w:val="22"/>
        </w:rPr>
      </w:pPr>
    </w:p>
    <w:p w:rsidR="00636F1A" w:rsidRPr="00EF0FFF" w:rsidRDefault="00C73E71" w:rsidP="00636F1A">
      <w:pPr>
        <w:pStyle w:val="a6"/>
        <w:suppressAutoHyphens/>
        <w:ind w:firstLine="720"/>
        <w:jc w:val="center"/>
        <w:rPr>
          <w:b/>
          <w:sz w:val="22"/>
          <w:szCs w:val="22"/>
        </w:rPr>
      </w:pPr>
      <w:r w:rsidRPr="00EF0FFF">
        <w:rPr>
          <w:b/>
          <w:sz w:val="22"/>
          <w:szCs w:val="22"/>
        </w:rPr>
        <w:t>9</w:t>
      </w:r>
      <w:r w:rsidR="00636F1A" w:rsidRPr="00EF0FFF">
        <w:rPr>
          <w:b/>
          <w:sz w:val="22"/>
          <w:szCs w:val="22"/>
        </w:rPr>
        <w:t>. ПОРЯДОК РАЗРЕШЕНИЯ СПОРОВ.</w:t>
      </w:r>
    </w:p>
    <w:p w:rsidR="00636F1A" w:rsidRPr="00EF0FFF" w:rsidRDefault="00636F1A" w:rsidP="00636F1A">
      <w:pPr>
        <w:pStyle w:val="a6"/>
        <w:suppressAutoHyphens/>
        <w:ind w:firstLine="720"/>
        <w:jc w:val="center"/>
        <w:rPr>
          <w:b/>
          <w:sz w:val="22"/>
          <w:szCs w:val="22"/>
        </w:rPr>
      </w:pPr>
      <w:r w:rsidRPr="00EF0FFF">
        <w:rPr>
          <w:b/>
          <w:sz w:val="22"/>
          <w:szCs w:val="22"/>
        </w:rPr>
        <w:t>ПОРЯДОК ИЗМЕНЕНИЯ, РАСТОРЖЕНИЯ ДОГОВОРА</w:t>
      </w:r>
    </w:p>
    <w:p w:rsidR="00636F1A" w:rsidRPr="00EF0FFF" w:rsidRDefault="00636F1A" w:rsidP="00636F1A">
      <w:pPr>
        <w:pStyle w:val="a6"/>
        <w:suppressAutoHyphens/>
        <w:ind w:firstLine="720"/>
        <w:jc w:val="center"/>
        <w:rPr>
          <w:b/>
          <w:sz w:val="22"/>
          <w:szCs w:val="22"/>
        </w:rPr>
      </w:pPr>
    </w:p>
    <w:p w:rsidR="00636F1A" w:rsidRPr="00EF0FFF" w:rsidRDefault="00C73E71" w:rsidP="00636F1A">
      <w:pPr>
        <w:jc w:val="both"/>
        <w:rPr>
          <w:sz w:val="22"/>
          <w:szCs w:val="22"/>
        </w:rPr>
      </w:pPr>
      <w:r w:rsidRPr="00EF0FFF">
        <w:rPr>
          <w:noProof/>
          <w:sz w:val="22"/>
          <w:szCs w:val="22"/>
        </w:rPr>
        <w:t>9</w:t>
      </w:r>
      <w:r w:rsidR="00636F1A" w:rsidRPr="00EF0FFF">
        <w:rPr>
          <w:noProof/>
          <w:sz w:val="22"/>
          <w:szCs w:val="22"/>
        </w:rPr>
        <w:t>.1.</w:t>
      </w:r>
      <w:r w:rsidR="00636F1A" w:rsidRPr="00EF0FFF">
        <w:rPr>
          <w:sz w:val="22"/>
          <w:szCs w:val="22"/>
        </w:rPr>
        <w:t xml:space="preserve"> Все споры и разногласия, и требования, возникающие из настоящего Договора или в связи  с ним, в том числе связанные с его заключением, изменением, исполнением, нарушением, прекращением, расто</w:t>
      </w:r>
      <w:r w:rsidR="00636F1A" w:rsidRPr="00EF0FFF">
        <w:rPr>
          <w:sz w:val="22"/>
          <w:szCs w:val="22"/>
        </w:rPr>
        <w:t>р</w:t>
      </w:r>
      <w:r w:rsidR="00636F1A" w:rsidRPr="00EF0FFF">
        <w:rPr>
          <w:sz w:val="22"/>
          <w:szCs w:val="22"/>
        </w:rPr>
        <w:t>жением или действительностью, разрешаются путем взаимного урегулирования в претензионном поря</w:t>
      </w:r>
      <w:r w:rsidR="00636F1A" w:rsidRPr="00EF0FFF">
        <w:rPr>
          <w:sz w:val="22"/>
          <w:szCs w:val="22"/>
        </w:rPr>
        <w:t>д</w:t>
      </w:r>
      <w:r w:rsidR="00636F1A" w:rsidRPr="00EF0FFF">
        <w:rPr>
          <w:sz w:val="22"/>
          <w:szCs w:val="22"/>
        </w:rPr>
        <w:t xml:space="preserve">ке, срок ответа на претензию – 15 (пятнадцать) календарных дней </w:t>
      </w:r>
      <w:proofErr w:type="gramStart"/>
      <w:r w:rsidR="00636F1A" w:rsidRPr="00EF0FFF">
        <w:rPr>
          <w:sz w:val="22"/>
          <w:szCs w:val="22"/>
        </w:rPr>
        <w:t>с даты</w:t>
      </w:r>
      <w:proofErr w:type="gramEnd"/>
      <w:r w:rsidR="00636F1A" w:rsidRPr="00EF0FFF">
        <w:rPr>
          <w:sz w:val="22"/>
          <w:szCs w:val="22"/>
        </w:rPr>
        <w:t xml:space="preserve"> ее получения. При не урегулир</w:t>
      </w:r>
      <w:r w:rsidR="00636F1A" w:rsidRPr="00EF0FFF">
        <w:rPr>
          <w:sz w:val="22"/>
          <w:szCs w:val="22"/>
        </w:rPr>
        <w:t>о</w:t>
      </w:r>
      <w:r w:rsidR="00636F1A" w:rsidRPr="00EF0FFF">
        <w:rPr>
          <w:sz w:val="22"/>
          <w:szCs w:val="22"/>
        </w:rPr>
        <w:t xml:space="preserve">вании спора в претензионном порядке, спор передается на рассмотрение в Арбитражный суд Ханты-Мансийского автономного округа – </w:t>
      </w:r>
      <w:proofErr w:type="spellStart"/>
      <w:r w:rsidR="00636F1A" w:rsidRPr="00EF0FFF">
        <w:rPr>
          <w:sz w:val="22"/>
          <w:szCs w:val="22"/>
        </w:rPr>
        <w:t>Югры</w:t>
      </w:r>
      <w:proofErr w:type="spellEnd"/>
      <w:r w:rsidR="00636F1A" w:rsidRPr="00EF0FFF">
        <w:rPr>
          <w:sz w:val="22"/>
          <w:szCs w:val="22"/>
        </w:rPr>
        <w:t>.</w:t>
      </w:r>
    </w:p>
    <w:p w:rsidR="00636F1A" w:rsidRPr="00EF0FFF" w:rsidRDefault="00C73E71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9</w:t>
      </w:r>
      <w:r w:rsidR="00636F1A" w:rsidRPr="00EF0FFF">
        <w:rPr>
          <w:sz w:val="22"/>
          <w:szCs w:val="22"/>
        </w:rPr>
        <w:t>.2. Заказчик вправе отказаться от исполнения договора (расторгнуть договор в одностороннем порядке), письменно предупредив Подрядчика за 15 (пятнадцать) календарных дней до даты расторжения, и не несет ответственность за убытки (реальный ущерб, упущенная выгода), вызванные таким расторжением, в следующих случаях:</w:t>
      </w:r>
    </w:p>
    <w:p w:rsidR="00636F1A" w:rsidRPr="00EF0FFF" w:rsidRDefault="00C73E71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9.</w:t>
      </w:r>
      <w:r w:rsidR="00636F1A" w:rsidRPr="00EF0FFF">
        <w:rPr>
          <w:sz w:val="22"/>
          <w:szCs w:val="22"/>
        </w:rPr>
        <w:t xml:space="preserve">2.1. </w:t>
      </w:r>
      <w:proofErr w:type="gramStart"/>
      <w:r w:rsidR="00636F1A" w:rsidRPr="00EF0FFF">
        <w:rPr>
          <w:sz w:val="22"/>
          <w:szCs w:val="22"/>
        </w:rPr>
        <w:t>Если Подрядчик своевременно не приступает к исполнению обязательств по договору (допускает задержку начала выполнения работ, по причинам, не зависящим от Заказчика или выполняет работы настолько медленно, что окончание их в срок становится явно невыполнимым (немотивированное превышение Подрядчиком сроков выполнения работ).</w:t>
      </w:r>
      <w:proofErr w:type="gramEnd"/>
    </w:p>
    <w:p w:rsidR="00636F1A" w:rsidRPr="00EF0FFF" w:rsidRDefault="00C73E71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9</w:t>
      </w:r>
      <w:r w:rsidR="00636F1A" w:rsidRPr="00EF0FFF">
        <w:rPr>
          <w:sz w:val="22"/>
          <w:szCs w:val="22"/>
        </w:rPr>
        <w:t xml:space="preserve">.2.2. Если во время выполнения работ станет очевидным, что она не будет выполнена надлежащим образом (при </w:t>
      </w:r>
      <w:proofErr w:type="spellStart"/>
      <w:r w:rsidR="00636F1A" w:rsidRPr="00EF0FFF">
        <w:rPr>
          <w:sz w:val="22"/>
          <w:szCs w:val="22"/>
        </w:rPr>
        <w:t>необеспечении</w:t>
      </w:r>
      <w:proofErr w:type="spellEnd"/>
      <w:r w:rsidR="00636F1A" w:rsidRPr="00EF0FFF">
        <w:rPr>
          <w:sz w:val="22"/>
          <w:szCs w:val="22"/>
        </w:rPr>
        <w:t xml:space="preserve"> требуемого качества работ).</w:t>
      </w:r>
    </w:p>
    <w:p w:rsidR="00636F1A" w:rsidRPr="00EF0FFF" w:rsidRDefault="00C73E71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9</w:t>
      </w:r>
      <w:r w:rsidR="00636F1A" w:rsidRPr="00EF0FFF">
        <w:rPr>
          <w:sz w:val="22"/>
          <w:szCs w:val="22"/>
        </w:rPr>
        <w:t xml:space="preserve">.2.3. Допускает </w:t>
      </w:r>
      <w:r w:rsidR="004D60F5">
        <w:rPr>
          <w:sz w:val="22"/>
          <w:szCs w:val="22"/>
        </w:rPr>
        <w:t>2</w:t>
      </w:r>
      <w:r w:rsidR="00636F1A" w:rsidRPr="00EF0FFF">
        <w:rPr>
          <w:sz w:val="22"/>
          <w:szCs w:val="22"/>
        </w:rPr>
        <w:t xml:space="preserve"> </w:t>
      </w:r>
      <w:r w:rsidR="004D60F5">
        <w:rPr>
          <w:sz w:val="22"/>
          <w:szCs w:val="22"/>
        </w:rPr>
        <w:t>(два</w:t>
      </w:r>
      <w:r w:rsidR="00636F1A" w:rsidRPr="00EF0FFF">
        <w:rPr>
          <w:sz w:val="22"/>
          <w:szCs w:val="22"/>
        </w:rPr>
        <w:t>) и более случая недостатков в работе, которые делают ее результат не пригодным для предусмотренного договором использования;</w:t>
      </w:r>
    </w:p>
    <w:p w:rsidR="004B58D7" w:rsidRPr="00EF0FFF" w:rsidRDefault="00C73E71" w:rsidP="00224AA9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9</w:t>
      </w:r>
      <w:r w:rsidR="004B58D7" w:rsidRPr="00EF0FFF">
        <w:rPr>
          <w:sz w:val="22"/>
          <w:szCs w:val="22"/>
        </w:rPr>
        <w:t>.2.</w:t>
      </w:r>
      <w:r w:rsidRPr="00EF0FFF">
        <w:rPr>
          <w:sz w:val="22"/>
          <w:szCs w:val="22"/>
        </w:rPr>
        <w:t>4</w:t>
      </w:r>
      <w:r w:rsidR="004B58D7" w:rsidRPr="00EF0FFF">
        <w:rPr>
          <w:sz w:val="22"/>
          <w:szCs w:val="22"/>
        </w:rPr>
        <w:t xml:space="preserve">.В случае нарушения </w:t>
      </w:r>
      <w:r w:rsidR="004B58D7" w:rsidRPr="00607DA1">
        <w:rPr>
          <w:sz w:val="22"/>
          <w:szCs w:val="22"/>
        </w:rPr>
        <w:t>Подрядчиком   п. 5.1.</w:t>
      </w:r>
      <w:r w:rsidR="0089495B" w:rsidRPr="00607DA1">
        <w:rPr>
          <w:sz w:val="22"/>
          <w:szCs w:val="22"/>
        </w:rPr>
        <w:t>7,   п.10</w:t>
      </w:r>
      <w:r w:rsidR="004B58D7" w:rsidRPr="00607DA1">
        <w:rPr>
          <w:sz w:val="22"/>
          <w:szCs w:val="22"/>
        </w:rPr>
        <w:t>.8.,  настоящего</w:t>
      </w:r>
      <w:r w:rsidR="004B58D7" w:rsidRPr="00EF0FFF">
        <w:rPr>
          <w:sz w:val="22"/>
          <w:szCs w:val="22"/>
        </w:rPr>
        <w:t xml:space="preserve"> Договора</w:t>
      </w:r>
      <w:r w:rsidR="002E7419" w:rsidRPr="00EF0FFF">
        <w:rPr>
          <w:sz w:val="22"/>
          <w:szCs w:val="22"/>
        </w:rPr>
        <w:t>.</w:t>
      </w:r>
    </w:p>
    <w:p w:rsidR="00636F1A" w:rsidRPr="00EF0FFF" w:rsidRDefault="00C73E71" w:rsidP="00224AA9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9</w:t>
      </w:r>
      <w:r w:rsidR="00636F1A" w:rsidRPr="00EF0FFF">
        <w:rPr>
          <w:sz w:val="22"/>
          <w:szCs w:val="22"/>
        </w:rPr>
        <w:t>.3. Подрядчик вправе отказаться от исполнения настоящего договора по основаниям, предусмотренным действующим законодательством Российской Федерации.</w:t>
      </w:r>
    </w:p>
    <w:p w:rsidR="00636F1A" w:rsidRPr="00EF0FFF" w:rsidRDefault="00C73E71" w:rsidP="00636F1A">
      <w:pPr>
        <w:pStyle w:val="a6"/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9</w:t>
      </w:r>
      <w:r w:rsidR="00636F1A" w:rsidRPr="00EF0FFF">
        <w:rPr>
          <w:sz w:val="22"/>
          <w:szCs w:val="22"/>
        </w:rPr>
        <w:t xml:space="preserve">.4. В случае расторжения договора Подрядчик, до даты одностороннего отказа от исполнения настоящего договора, обязан прекратить выполнение работ на объекте, передать Заказчику объект, а Заказчик оплачивает Подрядчику стоимость фактически выполненных объемов работ. </w:t>
      </w:r>
    </w:p>
    <w:p w:rsidR="00636F1A" w:rsidRPr="00EF0FFF" w:rsidRDefault="00636F1A" w:rsidP="00636F1A">
      <w:pPr>
        <w:pStyle w:val="a6"/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 xml:space="preserve">     Порядок расторжения и проведение взаиморасчетов между сторонами оформляется</w:t>
      </w:r>
      <w:r w:rsidR="0034744F" w:rsidRPr="00EF0FFF">
        <w:rPr>
          <w:sz w:val="22"/>
          <w:szCs w:val="22"/>
        </w:rPr>
        <w:t xml:space="preserve"> дополнительным </w:t>
      </w:r>
      <w:r w:rsidRPr="00EF0FFF">
        <w:rPr>
          <w:sz w:val="22"/>
          <w:szCs w:val="22"/>
        </w:rPr>
        <w:t xml:space="preserve"> соглашением к настоящему договору.</w:t>
      </w:r>
    </w:p>
    <w:p w:rsidR="00636F1A" w:rsidRPr="00EF0FFF" w:rsidRDefault="00636F1A" w:rsidP="00636F1A">
      <w:pPr>
        <w:suppressAutoHyphens/>
        <w:jc w:val="both"/>
        <w:rPr>
          <w:sz w:val="22"/>
          <w:szCs w:val="22"/>
        </w:rPr>
      </w:pPr>
    </w:p>
    <w:p w:rsidR="00636F1A" w:rsidRPr="00EF0FFF" w:rsidRDefault="00636F1A" w:rsidP="00636F1A">
      <w:pPr>
        <w:suppressAutoHyphens/>
        <w:jc w:val="center"/>
        <w:rPr>
          <w:b/>
          <w:bCs/>
          <w:sz w:val="22"/>
          <w:szCs w:val="22"/>
        </w:rPr>
      </w:pPr>
      <w:r w:rsidRPr="00EF0FFF">
        <w:rPr>
          <w:b/>
          <w:bCs/>
          <w:sz w:val="22"/>
          <w:szCs w:val="22"/>
        </w:rPr>
        <w:t>1</w:t>
      </w:r>
      <w:r w:rsidR="00C73E71" w:rsidRPr="00EF0FFF">
        <w:rPr>
          <w:b/>
          <w:bCs/>
          <w:sz w:val="22"/>
          <w:szCs w:val="22"/>
        </w:rPr>
        <w:t>0</w:t>
      </w:r>
      <w:r w:rsidRPr="00EF0FFF">
        <w:rPr>
          <w:b/>
          <w:bCs/>
          <w:sz w:val="22"/>
          <w:szCs w:val="22"/>
        </w:rPr>
        <w:t>. ЗАКЛЮЧИТЕЛЬНЫЕ  ПОЛОЖЕНИЯ</w:t>
      </w:r>
    </w:p>
    <w:p w:rsidR="00636F1A" w:rsidRPr="00EF0FFF" w:rsidRDefault="00636F1A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1</w:t>
      </w:r>
      <w:r w:rsidR="00C73E71" w:rsidRPr="00EF0FFF">
        <w:rPr>
          <w:sz w:val="22"/>
          <w:szCs w:val="22"/>
        </w:rPr>
        <w:t>0</w:t>
      </w:r>
      <w:r w:rsidRPr="00EF0FFF">
        <w:rPr>
          <w:sz w:val="22"/>
          <w:szCs w:val="22"/>
        </w:rPr>
        <w:t xml:space="preserve">.1.Настоящий договор вступает в силу </w:t>
      </w:r>
      <w:proofErr w:type="gramStart"/>
      <w:r w:rsidRPr="00EF0FFF">
        <w:rPr>
          <w:sz w:val="22"/>
          <w:szCs w:val="22"/>
        </w:rPr>
        <w:t xml:space="preserve">с </w:t>
      </w:r>
      <w:r w:rsidR="00E85601" w:rsidRPr="00EF0FFF">
        <w:rPr>
          <w:sz w:val="22"/>
          <w:szCs w:val="22"/>
        </w:rPr>
        <w:t>даты</w:t>
      </w:r>
      <w:r w:rsidRPr="00EF0FFF">
        <w:rPr>
          <w:sz w:val="22"/>
          <w:szCs w:val="22"/>
        </w:rPr>
        <w:t xml:space="preserve"> подписания</w:t>
      </w:r>
      <w:proofErr w:type="gramEnd"/>
      <w:r w:rsidRPr="00EF0FFF">
        <w:rPr>
          <w:sz w:val="22"/>
          <w:szCs w:val="22"/>
        </w:rPr>
        <w:t xml:space="preserve"> обеими Сторонами Договора и действует по </w:t>
      </w:r>
      <w:r w:rsidRPr="00EF0FFF">
        <w:rPr>
          <w:b/>
          <w:sz w:val="22"/>
          <w:szCs w:val="22"/>
          <w:u w:val="single"/>
        </w:rPr>
        <w:t>«31» декабря 20</w:t>
      </w:r>
      <w:r w:rsidR="00C302DE" w:rsidRPr="00EF0FFF">
        <w:rPr>
          <w:b/>
          <w:sz w:val="22"/>
          <w:szCs w:val="22"/>
          <w:u w:val="single"/>
        </w:rPr>
        <w:t>2</w:t>
      </w:r>
      <w:r w:rsidR="00EF0FFF" w:rsidRPr="00EF0FFF">
        <w:rPr>
          <w:b/>
          <w:sz w:val="22"/>
          <w:szCs w:val="22"/>
          <w:u w:val="single"/>
        </w:rPr>
        <w:t>7</w:t>
      </w:r>
      <w:r w:rsidRPr="00EF0FFF">
        <w:rPr>
          <w:b/>
          <w:sz w:val="22"/>
          <w:szCs w:val="22"/>
          <w:u w:val="single"/>
        </w:rPr>
        <w:t xml:space="preserve"> года</w:t>
      </w:r>
      <w:r w:rsidRPr="00EF0FFF">
        <w:rPr>
          <w:b/>
          <w:sz w:val="22"/>
          <w:szCs w:val="22"/>
        </w:rPr>
        <w:t>.</w:t>
      </w:r>
      <w:r w:rsidRPr="00EF0FFF">
        <w:rPr>
          <w:sz w:val="22"/>
          <w:szCs w:val="22"/>
        </w:rPr>
        <w:t xml:space="preserve"> Истечение срока действия договора не освобождает Стороны от исполнения обязательств, возникших в течение срока его действия.</w:t>
      </w:r>
    </w:p>
    <w:p w:rsidR="00636F1A" w:rsidRPr="00EF0FFF" w:rsidRDefault="00C73E71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10</w:t>
      </w:r>
      <w:r w:rsidR="00636F1A" w:rsidRPr="00EF0FFF">
        <w:rPr>
          <w:sz w:val="22"/>
          <w:szCs w:val="22"/>
        </w:rPr>
        <w:t>.2. После подписания настоящего договора все предыдущие письменные или устные соглашения, переписка, переговоры между Сторонами, относящиеся к предмету настоящего договора, теряют силу, если они противоречат настоящему договору.</w:t>
      </w:r>
      <w:r w:rsidR="00636F1A" w:rsidRPr="00EF0FFF">
        <w:rPr>
          <w:sz w:val="22"/>
          <w:szCs w:val="22"/>
        </w:rPr>
        <w:tab/>
      </w:r>
      <w:r w:rsidR="00636F1A" w:rsidRPr="00EF0FFF">
        <w:rPr>
          <w:sz w:val="22"/>
          <w:szCs w:val="22"/>
        </w:rPr>
        <w:tab/>
      </w:r>
      <w:r w:rsidR="00636F1A" w:rsidRPr="00EF0FFF">
        <w:rPr>
          <w:sz w:val="22"/>
          <w:szCs w:val="22"/>
        </w:rPr>
        <w:tab/>
      </w:r>
    </w:p>
    <w:p w:rsidR="00636F1A" w:rsidRPr="00EF0FFF" w:rsidRDefault="00C73E71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10</w:t>
      </w:r>
      <w:r w:rsidR="00636F1A" w:rsidRPr="00EF0FFF">
        <w:rPr>
          <w:sz w:val="22"/>
          <w:szCs w:val="22"/>
        </w:rPr>
        <w:t>.3. Настоящий договор  может  быть  изменен  или  дополнен  по  соглашению  Сторон.</w:t>
      </w:r>
    </w:p>
    <w:p w:rsidR="00636F1A" w:rsidRPr="00EF0FFF" w:rsidRDefault="00636F1A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Все изменения   и дополнения к настоящему Договору являются действительными, если они составлены  в  письменном  виде,  подписаны уполномоченными  представителями  Сторон  и скреплены печатями, после чего они составляют неотъемлемую часть настоящего Договора.</w:t>
      </w:r>
    </w:p>
    <w:p w:rsidR="00636F1A" w:rsidRPr="00EF0FFF" w:rsidRDefault="00C73E71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10</w:t>
      </w:r>
      <w:r w:rsidR="00636F1A" w:rsidRPr="00EF0FFF">
        <w:rPr>
          <w:sz w:val="22"/>
          <w:szCs w:val="22"/>
        </w:rPr>
        <w:t xml:space="preserve">.4. Подрядчик не имеет право передавать права по настоящему договору  третьим лицам полностью или частично без письменного согласия Заказчика. Любая передача прав и/или обязательств по настоящему </w:t>
      </w:r>
      <w:r w:rsidR="00636F1A" w:rsidRPr="00EF0FFF">
        <w:rPr>
          <w:sz w:val="22"/>
          <w:szCs w:val="22"/>
        </w:rPr>
        <w:lastRenderedPageBreak/>
        <w:t>договору, если она не одобрена Заказчиком в письменном виде, является недействительной, не освобождает Подрядчика от его обязательств и не влечет переход прав требования по настоящему договору.</w:t>
      </w:r>
    </w:p>
    <w:p w:rsidR="00636F1A" w:rsidRPr="00EF0FFF" w:rsidRDefault="00636F1A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 xml:space="preserve">     Заказчик вправе уступить права требования по договору третьему лицу без согласия Подрядчика  в соответствии с законодательством Российской Федерации.</w:t>
      </w:r>
    </w:p>
    <w:p w:rsidR="00636F1A" w:rsidRPr="00EF0FFF" w:rsidRDefault="00C73E71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10</w:t>
      </w:r>
      <w:r w:rsidR="00636F1A" w:rsidRPr="00EF0FFF">
        <w:rPr>
          <w:sz w:val="22"/>
          <w:szCs w:val="22"/>
        </w:rPr>
        <w:t xml:space="preserve">.5. Стороны признают действительность документов (кроме </w:t>
      </w:r>
      <w:r w:rsidR="00481682" w:rsidRPr="00EF0FFF">
        <w:rPr>
          <w:sz w:val="22"/>
          <w:szCs w:val="22"/>
        </w:rPr>
        <w:t>счетов</w:t>
      </w:r>
      <w:r w:rsidR="00636F1A" w:rsidRPr="00EF0FFF">
        <w:rPr>
          <w:sz w:val="22"/>
          <w:szCs w:val="22"/>
        </w:rPr>
        <w:t>), отправленных и полученных с использованием средств электронной связи (факс, электронная почта и пр.). Риск искажения информации при передаче документов с использованием средств электронной связи несет передающая Сторона. Подлинник документа должен направляться в адрес принимающей Стороны не позднее 5 (пяти) рабочих дней с момента отправки соответствующего документа по средствам электронной связи. До получения подлинника документа, юридическую силу имеет копия соответствующего документа, полученного по средствам электронной связи.</w:t>
      </w:r>
    </w:p>
    <w:p w:rsidR="00636F1A" w:rsidRPr="00EF0FFF" w:rsidRDefault="00C73E71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10</w:t>
      </w:r>
      <w:r w:rsidR="00636F1A" w:rsidRPr="00EF0FFF">
        <w:rPr>
          <w:sz w:val="22"/>
          <w:szCs w:val="22"/>
        </w:rPr>
        <w:t xml:space="preserve">.6. Любые уведомления Сторон в рамках настоящего Договора подписываются Стороной, направляющей уведомление, или от его имени полномочным представителем, адресуется получающей Стороне и  доставляется по адресу получающей Стороны. </w:t>
      </w:r>
      <w:proofErr w:type="gramStart"/>
      <w:r w:rsidR="00636F1A" w:rsidRPr="00EF0FFF">
        <w:rPr>
          <w:sz w:val="22"/>
          <w:szCs w:val="22"/>
        </w:rPr>
        <w:t>Уведомления могут быть переданы нарочным, средствами факсимильной связи, электронным письмом, заказным письмом, курьерской службой, с использованием других средств связи, обеспечивающих надлежащую передачу по адресу получающей Стороны, и считаются врученными:</w:t>
      </w:r>
      <w:proofErr w:type="gramEnd"/>
    </w:p>
    <w:p w:rsidR="00636F1A" w:rsidRPr="00EF0FFF" w:rsidRDefault="00636F1A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- (при вручении нарочным) при доставке нарочным по адресу получающей Стороны;</w:t>
      </w:r>
    </w:p>
    <w:p w:rsidR="00636F1A" w:rsidRPr="00EF0FFF" w:rsidRDefault="00636F1A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- (при отправке заказным письмом) при отправке почтовой службой по адресу получающей Стороны;</w:t>
      </w:r>
    </w:p>
    <w:p w:rsidR="00636F1A" w:rsidRPr="00EF0FFF" w:rsidRDefault="00636F1A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- (по факсу) при отправке факсом на номер факса Стороны, указанный в ее адресе, в момент успешного завершения факсимильной передачи всех страниц на номер факса получающей Стороны, что может подтверждаться отчетом о факсимильной передаче Стороны, отправившей уведомление;</w:t>
      </w:r>
    </w:p>
    <w:p w:rsidR="00636F1A" w:rsidRPr="00EF0FFF" w:rsidRDefault="00636F1A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- (электронным письмом) при отправке электронным письмом на электронный адрес Стороны, что может подтверждаться отчетом о доставке и прочтении Стороной, отправившей уведомление;</w:t>
      </w:r>
    </w:p>
    <w:p w:rsidR="00636F1A" w:rsidRPr="00EF0FFF" w:rsidRDefault="00636F1A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- (курьерской службой) при отправке курьером – в момент вручения уведомления получающей Стороне по адресу получающей Стороны.</w:t>
      </w:r>
    </w:p>
    <w:p w:rsidR="00636F1A" w:rsidRPr="00EF0FFF" w:rsidRDefault="00636F1A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1</w:t>
      </w:r>
      <w:r w:rsidR="00C73E71" w:rsidRPr="00EF0FFF">
        <w:rPr>
          <w:sz w:val="22"/>
          <w:szCs w:val="22"/>
        </w:rPr>
        <w:t>0</w:t>
      </w:r>
      <w:r w:rsidRPr="00EF0FFF">
        <w:rPr>
          <w:sz w:val="22"/>
          <w:szCs w:val="22"/>
        </w:rPr>
        <w:t xml:space="preserve">.7. </w:t>
      </w:r>
      <w:proofErr w:type="gramStart"/>
      <w:r w:rsidRPr="00EF0FFF">
        <w:rPr>
          <w:sz w:val="22"/>
          <w:szCs w:val="22"/>
        </w:rPr>
        <w:t xml:space="preserve">Оригиналы документов, в том числе первичных учетных документов, а также счета, должны направляться Заказчику по адресу: ул. 2П-2, №6, Панель 12, Западный промышленный узел, г. Нижневартовск, Ханты-Мансийский автономный округ – </w:t>
      </w:r>
      <w:proofErr w:type="spellStart"/>
      <w:r w:rsidRPr="00EF0FFF">
        <w:rPr>
          <w:sz w:val="22"/>
          <w:szCs w:val="22"/>
        </w:rPr>
        <w:t>Югра</w:t>
      </w:r>
      <w:proofErr w:type="spellEnd"/>
      <w:r w:rsidRPr="00EF0FFF">
        <w:rPr>
          <w:sz w:val="22"/>
          <w:szCs w:val="22"/>
        </w:rPr>
        <w:t>,  Тюменская область, Российская Федерация с указанием  информации о номере и дате договора и о контактном лице (кураторе договора) со стороны Подрядчика.</w:t>
      </w:r>
      <w:proofErr w:type="gramEnd"/>
    </w:p>
    <w:p w:rsidR="00DF4942" w:rsidRPr="00EF0FFF" w:rsidRDefault="00636F1A" w:rsidP="00DF4942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EF0FFF">
        <w:rPr>
          <w:sz w:val="22"/>
          <w:szCs w:val="22"/>
        </w:rPr>
        <w:t>1</w:t>
      </w:r>
      <w:r w:rsidR="00C73E71" w:rsidRPr="00EF0FFF">
        <w:rPr>
          <w:sz w:val="22"/>
          <w:szCs w:val="22"/>
        </w:rPr>
        <w:t>0</w:t>
      </w:r>
      <w:r w:rsidRPr="00EF0FFF">
        <w:rPr>
          <w:sz w:val="22"/>
          <w:szCs w:val="22"/>
        </w:rPr>
        <w:t xml:space="preserve">.8. </w:t>
      </w:r>
      <w:r w:rsidR="00DF4942" w:rsidRPr="00EF0FFF">
        <w:rPr>
          <w:sz w:val="22"/>
          <w:szCs w:val="22"/>
        </w:rPr>
        <w:t>Для целей настоящего Договора, в соответствии с п.431.2 ГК РФ, Стороны дают следующие  завер</w:t>
      </w:r>
      <w:r w:rsidR="00DF4942" w:rsidRPr="00EF0FFF">
        <w:rPr>
          <w:sz w:val="22"/>
          <w:szCs w:val="22"/>
        </w:rPr>
        <w:t>е</w:t>
      </w:r>
      <w:r w:rsidR="00DF4942" w:rsidRPr="00EF0FFF">
        <w:rPr>
          <w:sz w:val="22"/>
          <w:szCs w:val="22"/>
        </w:rPr>
        <w:t>ния и гарантии:</w:t>
      </w:r>
    </w:p>
    <w:p w:rsidR="00DF4942" w:rsidRPr="00EF0FFF" w:rsidRDefault="00DF4942" w:rsidP="00DF4942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proofErr w:type="gramStart"/>
      <w:r w:rsidRPr="00EF0FFF">
        <w:rPr>
          <w:sz w:val="22"/>
          <w:szCs w:val="22"/>
        </w:rPr>
        <w:t>- каждая из Сторон должным образом учреждена, зарегистрирована и обладает правоспособностью, нео</w:t>
      </w:r>
      <w:r w:rsidRPr="00EF0FFF">
        <w:rPr>
          <w:sz w:val="22"/>
          <w:szCs w:val="22"/>
        </w:rPr>
        <w:t>б</w:t>
      </w:r>
      <w:r w:rsidRPr="00EF0FFF">
        <w:rPr>
          <w:sz w:val="22"/>
          <w:szCs w:val="22"/>
        </w:rPr>
        <w:t>ходимой для заключения настоящего Договора, уплачивает все налоги и сборы в соответствии с дейс</w:t>
      </w:r>
      <w:r w:rsidRPr="00EF0FFF">
        <w:rPr>
          <w:sz w:val="22"/>
          <w:szCs w:val="22"/>
        </w:rPr>
        <w:t>т</w:t>
      </w:r>
      <w:r w:rsidRPr="00EF0FFF">
        <w:rPr>
          <w:sz w:val="22"/>
          <w:szCs w:val="22"/>
        </w:rPr>
        <w:t>вующим законодательством РФ, ведет и своевременно подает в налоговые и иные государственные орг</w:t>
      </w:r>
      <w:r w:rsidRPr="00EF0FFF">
        <w:rPr>
          <w:sz w:val="22"/>
          <w:szCs w:val="22"/>
        </w:rPr>
        <w:t>а</w:t>
      </w:r>
      <w:r w:rsidRPr="00EF0FFF">
        <w:rPr>
          <w:sz w:val="22"/>
          <w:szCs w:val="22"/>
        </w:rPr>
        <w:t>ны налоговую, статистическую и иную государственную отчетность в соответствии с применимым дейс</w:t>
      </w:r>
      <w:r w:rsidRPr="00EF0FFF">
        <w:rPr>
          <w:sz w:val="22"/>
          <w:szCs w:val="22"/>
        </w:rPr>
        <w:t>т</w:t>
      </w:r>
      <w:r w:rsidRPr="00EF0FFF">
        <w:rPr>
          <w:sz w:val="22"/>
          <w:szCs w:val="22"/>
        </w:rPr>
        <w:t>вующим законодательством РФ, а также при заключении и исполнении настоящего Договора не пресл</w:t>
      </w:r>
      <w:r w:rsidRPr="00EF0FFF">
        <w:rPr>
          <w:sz w:val="22"/>
          <w:szCs w:val="22"/>
        </w:rPr>
        <w:t>е</w:t>
      </w:r>
      <w:r w:rsidRPr="00EF0FFF">
        <w:rPr>
          <w:sz w:val="22"/>
          <w:szCs w:val="22"/>
        </w:rPr>
        <w:t>дует  цель</w:t>
      </w:r>
      <w:proofErr w:type="gramEnd"/>
      <w:r w:rsidRPr="00EF0FFF">
        <w:rPr>
          <w:sz w:val="22"/>
          <w:szCs w:val="22"/>
        </w:rPr>
        <w:t xml:space="preserve"> неуплаты суммы налога;</w:t>
      </w:r>
    </w:p>
    <w:p w:rsidR="00DF4942" w:rsidRPr="00EF0FFF" w:rsidRDefault="00DF4942" w:rsidP="00DF4942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EF0FFF">
        <w:rPr>
          <w:sz w:val="22"/>
          <w:szCs w:val="22"/>
        </w:rPr>
        <w:t>-  каждая из Сторон обладает всеми предусмотренными действующим законодательством Российской Ф</w:t>
      </w:r>
      <w:r w:rsidRPr="00EF0FFF">
        <w:rPr>
          <w:sz w:val="22"/>
          <w:szCs w:val="22"/>
        </w:rPr>
        <w:t>е</w:t>
      </w:r>
      <w:r w:rsidRPr="00EF0FFF">
        <w:rPr>
          <w:sz w:val="22"/>
          <w:szCs w:val="22"/>
        </w:rPr>
        <w:t>дерации полномочиями (включая разрешения и лицензии), необходимыми для исполнения своих обяз</w:t>
      </w:r>
      <w:r w:rsidRPr="00EF0FFF">
        <w:rPr>
          <w:sz w:val="22"/>
          <w:szCs w:val="22"/>
        </w:rPr>
        <w:t>а</w:t>
      </w:r>
      <w:r w:rsidRPr="00EF0FFF">
        <w:rPr>
          <w:sz w:val="22"/>
          <w:szCs w:val="22"/>
        </w:rPr>
        <w:t>тельств по настоящему Договору;</w:t>
      </w:r>
    </w:p>
    <w:p w:rsidR="00DF4942" w:rsidRPr="00EF0FFF" w:rsidRDefault="00DF4942" w:rsidP="00DF4942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EF0FFF">
        <w:rPr>
          <w:sz w:val="22"/>
          <w:szCs w:val="22"/>
        </w:rPr>
        <w:t>-  Сторонами при заключении настоящего Договора соблюдены все требования действующего законод</w:t>
      </w:r>
      <w:r w:rsidRPr="00EF0FFF">
        <w:rPr>
          <w:sz w:val="22"/>
          <w:szCs w:val="22"/>
        </w:rPr>
        <w:t>а</w:t>
      </w:r>
      <w:r w:rsidRPr="00EF0FFF">
        <w:rPr>
          <w:sz w:val="22"/>
          <w:szCs w:val="22"/>
        </w:rPr>
        <w:t>тельства РФ и учредительных документов Сторон;</w:t>
      </w:r>
    </w:p>
    <w:p w:rsidR="00DF4942" w:rsidRPr="00EF0FFF" w:rsidRDefault="00DF4942" w:rsidP="00DF4942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EF0FFF">
        <w:rPr>
          <w:sz w:val="22"/>
          <w:szCs w:val="22"/>
        </w:rPr>
        <w:t>- Лица, подписывающие от имени Стороны настоящий Договор и любые связанные с ним документы, надлежащим образом уполномочены совершать данные действия от её имени;</w:t>
      </w:r>
    </w:p>
    <w:p w:rsidR="00DF4942" w:rsidRPr="00EF0FFF" w:rsidRDefault="00DF4942" w:rsidP="00DF4942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proofErr w:type="gramStart"/>
      <w:r w:rsidRPr="00EF0FFF">
        <w:rPr>
          <w:sz w:val="22"/>
          <w:szCs w:val="22"/>
        </w:rPr>
        <w:t>- ни одна из Сторон не находится в стадии реорганизации, ликвидации, наблюдения, внешнего управл</w:t>
      </w:r>
      <w:r w:rsidRPr="00EF0FFF">
        <w:rPr>
          <w:sz w:val="22"/>
          <w:szCs w:val="22"/>
        </w:rPr>
        <w:t>е</w:t>
      </w:r>
      <w:r w:rsidRPr="00EF0FFF">
        <w:rPr>
          <w:sz w:val="22"/>
          <w:szCs w:val="22"/>
        </w:rPr>
        <w:t>ния, конкурсного производства, каждая Сторона подтверждает, что в настоящее время против нее не во</w:t>
      </w:r>
      <w:r w:rsidRPr="00EF0FFF">
        <w:rPr>
          <w:sz w:val="22"/>
          <w:szCs w:val="22"/>
        </w:rPr>
        <w:t>з</w:t>
      </w:r>
      <w:r w:rsidRPr="00EF0FFF">
        <w:rPr>
          <w:sz w:val="22"/>
          <w:szCs w:val="22"/>
        </w:rPr>
        <w:t>буждено производство по делу о несостоятельности (банкротстве), а также что против нее не предъявлено каких-либо требований и/или судебных исков, удовлетворение которых может привести к началу проц</w:t>
      </w:r>
      <w:r w:rsidRPr="00EF0FFF">
        <w:rPr>
          <w:sz w:val="22"/>
          <w:szCs w:val="22"/>
        </w:rPr>
        <w:t>е</w:t>
      </w:r>
      <w:r w:rsidRPr="00EF0FFF">
        <w:rPr>
          <w:sz w:val="22"/>
          <w:szCs w:val="22"/>
        </w:rPr>
        <w:t>дуры банкротства в отношении такой Стороны;</w:t>
      </w:r>
      <w:proofErr w:type="gramEnd"/>
    </w:p>
    <w:p w:rsidR="00DF4942" w:rsidRPr="00EF0FFF" w:rsidRDefault="00DF4942" w:rsidP="00DF4942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EF0FFF">
        <w:rPr>
          <w:sz w:val="22"/>
          <w:szCs w:val="22"/>
        </w:rPr>
        <w:t>- каждая из Сторон имеет в своем распоряжении все технические, программные и иные средства, необх</w:t>
      </w:r>
      <w:r w:rsidRPr="00EF0FFF">
        <w:rPr>
          <w:sz w:val="22"/>
          <w:szCs w:val="22"/>
        </w:rPr>
        <w:t>о</w:t>
      </w:r>
      <w:r w:rsidRPr="00EF0FFF">
        <w:rPr>
          <w:sz w:val="22"/>
          <w:szCs w:val="22"/>
        </w:rPr>
        <w:t>димые для надлежащего исполнения своих обязательств по настоящему Договору, и не существует каких-либо препятствий технического или иного характера для обмена информацией;</w:t>
      </w:r>
    </w:p>
    <w:p w:rsidR="00DF4942" w:rsidRPr="00EF0FFF" w:rsidRDefault="00DF4942" w:rsidP="00DF4942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EF0FFF">
        <w:rPr>
          <w:sz w:val="22"/>
          <w:szCs w:val="22"/>
        </w:rPr>
        <w:t>-  при заключении настоящего Договора ни одна из Сторон не связана какими-либо обязательствами, будь то обязательства, вытекающие из договора или закона, либо требованиями третьих лиц, препятствующ</w:t>
      </w:r>
      <w:r w:rsidRPr="00EF0FFF">
        <w:rPr>
          <w:sz w:val="22"/>
          <w:szCs w:val="22"/>
        </w:rPr>
        <w:t>и</w:t>
      </w:r>
      <w:r w:rsidRPr="00EF0FFF">
        <w:rPr>
          <w:sz w:val="22"/>
          <w:szCs w:val="22"/>
        </w:rPr>
        <w:t>ми заключению и/или исполнению настоящего Договора.</w:t>
      </w:r>
    </w:p>
    <w:p w:rsidR="00636F1A" w:rsidRPr="00EF0FFF" w:rsidRDefault="004B58D7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1</w:t>
      </w:r>
      <w:r w:rsidR="00C73E71" w:rsidRPr="00EF0FFF">
        <w:rPr>
          <w:sz w:val="22"/>
          <w:szCs w:val="22"/>
        </w:rPr>
        <w:t>0</w:t>
      </w:r>
      <w:r w:rsidRPr="00EF0FFF">
        <w:rPr>
          <w:sz w:val="22"/>
          <w:szCs w:val="22"/>
        </w:rPr>
        <w:t xml:space="preserve">.9. </w:t>
      </w:r>
      <w:r w:rsidR="00636F1A" w:rsidRPr="00EF0FFF">
        <w:rPr>
          <w:sz w:val="22"/>
          <w:szCs w:val="22"/>
        </w:rPr>
        <w:t xml:space="preserve">Во всем остальном, что не предусмотрено договором, применяются нормы  действующего законодательства Российской Федерации. При внесении  изменений  в законодательные акты, </w:t>
      </w:r>
      <w:r w:rsidR="00636F1A" w:rsidRPr="00EF0FFF">
        <w:rPr>
          <w:sz w:val="22"/>
          <w:szCs w:val="22"/>
        </w:rPr>
        <w:lastRenderedPageBreak/>
        <w:t>регламентирующие работы в рамках настоящего  договора, Стороны имеют право на изменение условий договора по взаимному согласованию путем</w:t>
      </w:r>
      <w:r w:rsidR="00636F1A" w:rsidRPr="00EF0FFF">
        <w:rPr>
          <w:b/>
          <w:sz w:val="22"/>
          <w:szCs w:val="22"/>
        </w:rPr>
        <w:t xml:space="preserve"> </w:t>
      </w:r>
      <w:r w:rsidR="00636F1A" w:rsidRPr="00EF0FFF">
        <w:rPr>
          <w:sz w:val="22"/>
          <w:szCs w:val="22"/>
        </w:rPr>
        <w:t xml:space="preserve">заключения Дополнительного соглашения к настоящему Договору. </w:t>
      </w:r>
    </w:p>
    <w:p w:rsidR="00636F1A" w:rsidRPr="00EF0FFF" w:rsidRDefault="00636F1A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1</w:t>
      </w:r>
      <w:r w:rsidR="00C73E71" w:rsidRPr="00EF0FFF">
        <w:rPr>
          <w:sz w:val="22"/>
          <w:szCs w:val="22"/>
        </w:rPr>
        <w:t>0</w:t>
      </w:r>
      <w:r w:rsidRPr="00EF0FFF">
        <w:rPr>
          <w:sz w:val="22"/>
          <w:szCs w:val="22"/>
        </w:rPr>
        <w:t>.</w:t>
      </w:r>
      <w:r w:rsidR="004B58D7" w:rsidRPr="00EF0FFF">
        <w:rPr>
          <w:sz w:val="22"/>
          <w:szCs w:val="22"/>
        </w:rPr>
        <w:t>10</w:t>
      </w:r>
      <w:r w:rsidRPr="00EF0FFF">
        <w:rPr>
          <w:sz w:val="22"/>
          <w:szCs w:val="22"/>
        </w:rPr>
        <w:t>.  Договор составлен в 2 (двух) экземплярах, имеющих одинаковую юридическую силу, по 1 (одному) экземпляру для каждой Стороны.</w:t>
      </w:r>
    </w:p>
    <w:p w:rsidR="00636F1A" w:rsidRPr="00EF0FFF" w:rsidRDefault="00636F1A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Стороны обязуются письменно уведомлять друг друга об изменении формы собственности, банковских и почтовых реквизитов, реорганизации, ликвидации и иных обстоятельствах,    влияющих   на   надлежащее   исполнение   предусмотренных   Договором обязательств, в срок не позднее 10 (десяти) рабочих дней с момента наступления соответствующих обстоятельств.</w:t>
      </w:r>
    </w:p>
    <w:p w:rsidR="00636F1A" w:rsidRPr="00EF0FFF" w:rsidRDefault="00636F1A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1</w:t>
      </w:r>
      <w:r w:rsidR="001B21D6" w:rsidRPr="00EF0FFF">
        <w:rPr>
          <w:sz w:val="22"/>
          <w:szCs w:val="22"/>
        </w:rPr>
        <w:t>0</w:t>
      </w:r>
      <w:r w:rsidRPr="00EF0FFF">
        <w:rPr>
          <w:sz w:val="22"/>
          <w:szCs w:val="22"/>
        </w:rPr>
        <w:t>.1</w:t>
      </w:r>
      <w:r w:rsidR="004B58D7" w:rsidRPr="00EF0FFF">
        <w:rPr>
          <w:sz w:val="22"/>
          <w:szCs w:val="22"/>
        </w:rPr>
        <w:t>1</w:t>
      </w:r>
      <w:r w:rsidRPr="00EF0FFF">
        <w:rPr>
          <w:sz w:val="22"/>
          <w:szCs w:val="22"/>
        </w:rPr>
        <w:t>. Все риски, связанные с не предоставлением и (или) несвоевременным предоставлением информации, указанной в настоящем пункте Договора, несет Сторона, не известившая или ненадлежащим образом известившая о произошедших изменениях.</w:t>
      </w:r>
    </w:p>
    <w:p w:rsidR="00636F1A" w:rsidRPr="00EF0FFF" w:rsidRDefault="004B58D7" w:rsidP="00636F1A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1</w:t>
      </w:r>
      <w:r w:rsidR="001B21D6" w:rsidRPr="00EF0FFF">
        <w:rPr>
          <w:sz w:val="22"/>
          <w:szCs w:val="22"/>
        </w:rPr>
        <w:t>0</w:t>
      </w:r>
      <w:r w:rsidRPr="00EF0FFF">
        <w:rPr>
          <w:sz w:val="22"/>
          <w:szCs w:val="22"/>
        </w:rPr>
        <w:t>.12</w:t>
      </w:r>
      <w:r w:rsidR="00636F1A" w:rsidRPr="00EF0FFF">
        <w:rPr>
          <w:sz w:val="22"/>
          <w:szCs w:val="22"/>
        </w:rPr>
        <w:t>. Взаимоотношения Сторон в части, неурегулированной настоящим договором, регламентируются действующим законодательством РФ.</w:t>
      </w:r>
    </w:p>
    <w:p w:rsidR="00EF56B3" w:rsidRPr="00EF0FFF" w:rsidRDefault="00EF56B3" w:rsidP="00EF56B3">
      <w:pPr>
        <w:suppressAutoHyphens/>
        <w:jc w:val="both"/>
        <w:rPr>
          <w:sz w:val="22"/>
          <w:szCs w:val="22"/>
        </w:rPr>
      </w:pPr>
      <w:r w:rsidRPr="00EF0FFF">
        <w:rPr>
          <w:sz w:val="22"/>
          <w:szCs w:val="22"/>
        </w:rPr>
        <w:t>1</w:t>
      </w:r>
      <w:r w:rsidR="001B21D6" w:rsidRPr="00EF0FFF">
        <w:rPr>
          <w:sz w:val="22"/>
          <w:szCs w:val="22"/>
        </w:rPr>
        <w:t>0</w:t>
      </w:r>
      <w:r w:rsidRPr="00EF0FFF">
        <w:rPr>
          <w:sz w:val="22"/>
          <w:szCs w:val="22"/>
        </w:rPr>
        <w:t>.13. К настоящему договору прилагается и является его неотъемлемой частью:</w:t>
      </w:r>
    </w:p>
    <w:p w:rsidR="00EF0FFF" w:rsidRPr="00EF0FFF" w:rsidRDefault="00EF0FFF" w:rsidP="00EF0FFF">
      <w:pPr>
        <w:rPr>
          <w:sz w:val="22"/>
          <w:szCs w:val="22"/>
        </w:rPr>
      </w:pPr>
      <w:r w:rsidRPr="00EF0FFF">
        <w:rPr>
          <w:sz w:val="22"/>
          <w:szCs w:val="22"/>
        </w:rPr>
        <w:t xml:space="preserve">- </w:t>
      </w:r>
      <w:r w:rsidR="00EF56B3" w:rsidRPr="00EF0FFF">
        <w:rPr>
          <w:sz w:val="22"/>
          <w:szCs w:val="22"/>
        </w:rPr>
        <w:t xml:space="preserve">Приложение № 1. </w:t>
      </w:r>
      <w:r w:rsidRPr="00EF0FFF">
        <w:rPr>
          <w:sz w:val="22"/>
          <w:szCs w:val="22"/>
        </w:rPr>
        <w:t>График производства работ</w:t>
      </w:r>
    </w:p>
    <w:p w:rsidR="00EF0FFF" w:rsidRPr="00EF0FFF" w:rsidRDefault="00EF0FFF" w:rsidP="00EF0FFF">
      <w:pPr>
        <w:rPr>
          <w:sz w:val="22"/>
          <w:szCs w:val="22"/>
        </w:rPr>
      </w:pPr>
      <w:r w:rsidRPr="00EF0FFF">
        <w:rPr>
          <w:sz w:val="22"/>
          <w:szCs w:val="22"/>
        </w:rPr>
        <w:t>- Приложение № 2. Протокол согласования цены</w:t>
      </w:r>
    </w:p>
    <w:p w:rsidR="00EF0FFF" w:rsidRPr="00EF0FFF" w:rsidRDefault="00EF0FFF" w:rsidP="00EF0FFF">
      <w:pPr>
        <w:rPr>
          <w:sz w:val="22"/>
          <w:szCs w:val="22"/>
        </w:rPr>
      </w:pPr>
      <w:r w:rsidRPr="00EF0FFF">
        <w:rPr>
          <w:sz w:val="22"/>
          <w:szCs w:val="22"/>
        </w:rPr>
        <w:t>- Приложение № 3. Акт о выполнении обязательств по договору</w:t>
      </w:r>
    </w:p>
    <w:p w:rsidR="00E632BD" w:rsidRPr="00863688" w:rsidRDefault="00E632BD" w:rsidP="000126F0">
      <w:pPr>
        <w:suppressAutoHyphens/>
        <w:jc w:val="both"/>
        <w:rPr>
          <w:sz w:val="22"/>
          <w:szCs w:val="22"/>
        </w:rPr>
      </w:pPr>
    </w:p>
    <w:p w:rsidR="000126F0" w:rsidRPr="00636F1A" w:rsidRDefault="00953195" w:rsidP="000126F0">
      <w:pPr>
        <w:pStyle w:val="5"/>
        <w:keepNext w:val="0"/>
        <w:suppressAutoHyphens/>
        <w:rPr>
          <w:b/>
          <w:sz w:val="22"/>
          <w:szCs w:val="22"/>
        </w:rPr>
      </w:pPr>
      <w:r w:rsidRPr="00636F1A">
        <w:rPr>
          <w:b/>
          <w:noProof/>
          <w:sz w:val="22"/>
          <w:szCs w:val="22"/>
        </w:rPr>
        <w:t>1</w:t>
      </w:r>
      <w:r w:rsidR="001B21D6">
        <w:rPr>
          <w:b/>
          <w:noProof/>
          <w:sz w:val="22"/>
          <w:szCs w:val="22"/>
        </w:rPr>
        <w:t>1</w:t>
      </w:r>
      <w:r w:rsidR="0093164A" w:rsidRPr="00636F1A">
        <w:rPr>
          <w:b/>
          <w:noProof/>
          <w:sz w:val="22"/>
          <w:szCs w:val="22"/>
        </w:rPr>
        <w:t>.</w:t>
      </w:r>
      <w:r w:rsidR="0093164A" w:rsidRPr="00636F1A">
        <w:rPr>
          <w:b/>
          <w:sz w:val="22"/>
          <w:szCs w:val="22"/>
        </w:rPr>
        <w:t xml:space="preserve"> ЮРИДИЧЕСКИЕ, ПОЧТОВЫЕ АДРЕСА </w:t>
      </w:r>
      <w:r w:rsidR="000126F0" w:rsidRPr="00636F1A">
        <w:rPr>
          <w:b/>
          <w:sz w:val="22"/>
          <w:szCs w:val="22"/>
        </w:rPr>
        <w:t>И БАНКОВСКИЕ РЕКВИЗИТЫ СТОРОН, ПОДПИСИ СТОРОН:</w:t>
      </w:r>
    </w:p>
    <w:p w:rsidR="005A6D59" w:rsidRPr="000A6F5C" w:rsidRDefault="005A6D59" w:rsidP="005A6D59">
      <w:pPr>
        <w:pStyle w:val="a6"/>
        <w:jc w:val="both"/>
        <w:rPr>
          <w:b/>
          <w:sz w:val="22"/>
          <w:szCs w:val="22"/>
        </w:rPr>
      </w:pPr>
      <w:r w:rsidRPr="000A6F5C">
        <w:rPr>
          <w:b/>
          <w:sz w:val="22"/>
          <w:szCs w:val="22"/>
        </w:rPr>
        <w:t>1</w:t>
      </w:r>
      <w:r w:rsidR="0049344E">
        <w:rPr>
          <w:b/>
          <w:sz w:val="22"/>
          <w:szCs w:val="22"/>
        </w:rPr>
        <w:t>1</w:t>
      </w:r>
      <w:r w:rsidRPr="000A6F5C">
        <w:rPr>
          <w:b/>
          <w:sz w:val="22"/>
          <w:szCs w:val="22"/>
        </w:rPr>
        <w:t>.1. «Заказчик»: АО «Черногорэнерго»</w:t>
      </w:r>
    </w:p>
    <w:p w:rsidR="005A6D59" w:rsidRPr="000A6F5C" w:rsidRDefault="005A6D59" w:rsidP="005A6D59">
      <w:pPr>
        <w:rPr>
          <w:bCs/>
          <w:sz w:val="22"/>
          <w:szCs w:val="22"/>
        </w:rPr>
      </w:pPr>
      <w:r w:rsidRPr="000A6F5C">
        <w:rPr>
          <w:b/>
          <w:bCs/>
          <w:i/>
          <w:sz w:val="22"/>
          <w:szCs w:val="22"/>
        </w:rPr>
        <w:t>Место нахождения</w:t>
      </w:r>
      <w:r w:rsidRPr="000A6F5C">
        <w:rPr>
          <w:bCs/>
          <w:sz w:val="22"/>
          <w:szCs w:val="22"/>
        </w:rPr>
        <w:t xml:space="preserve">: ул. 2П-2, №6, Панель 12, Западный промышленный узел, г. Нижневартовск Ханты-Мансийский автономный </w:t>
      </w:r>
      <w:proofErr w:type="spellStart"/>
      <w:r w:rsidRPr="000A6F5C">
        <w:rPr>
          <w:bCs/>
          <w:sz w:val="22"/>
          <w:szCs w:val="22"/>
        </w:rPr>
        <w:t>округ-Югра</w:t>
      </w:r>
      <w:proofErr w:type="spellEnd"/>
      <w:r w:rsidRPr="000A6F5C">
        <w:rPr>
          <w:bCs/>
          <w:sz w:val="22"/>
          <w:szCs w:val="22"/>
        </w:rPr>
        <w:t>, Тюменская область, Российская Федерация.</w:t>
      </w:r>
    </w:p>
    <w:p w:rsidR="005A6D59" w:rsidRPr="000A6F5C" w:rsidRDefault="005A6D59" w:rsidP="005A6D59">
      <w:pPr>
        <w:rPr>
          <w:bCs/>
          <w:sz w:val="22"/>
          <w:szCs w:val="22"/>
        </w:rPr>
      </w:pPr>
      <w:r w:rsidRPr="000A6F5C">
        <w:rPr>
          <w:b/>
          <w:bCs/>
          <w:i/>
          <w:sz w:val="22"/>
          <w:szCs w:val="22"/>
        </w:rPr>
        <w:t>Почтовый адрес</w:t>
      </w:r>
      <w:r w:rsidRPr="000A6F5C">
        <w:rPr>
          <w:bCs/>
          <w:sz w:val="22"/>
          <w:szCs w:val="22"/>
        </w:rPr>
        <w:t xml:space="preserve">: 628606, а/я </w:t>
      </w:r>
      <w:smartTag w:uri="urn:schemas-microsoft-com:office:smarttags" w:element="metricconverter">
        <w:smartTagPr>
          <w:attr w:name="ProductID" w:val="217, г"/>
        </w:smartTagPr>
        <w:r w:rsidRPr="000A6F5C">
          <w:rPr>
            <w:bCs/>
            <w:sz w:val="22"/>
            <w:szCs w:val="22"/>
          </w:rPr>
          <w:t>217, г</w:t>
        </w:r>
      </w:smartTag>
      <w:r w:rsidRPr="000A6F5C">
        <w:rPr>
          <w:bCs/>
          <w:sz w:val="22"/>
          <w:szCs w:val="22"/>
        </w:rPr>
        <w:t xml:space="preserve">. Нижневартовск, Ханты-Мансийский автономный </w:t>
      </w:r>
      <w:proofErr w:type="spellStart"/>
      <w:r w:rsidRPr="000A6F5C">
        <w:rPr>
          <w:bCs/>
          <w:sz w:val="22"/>
          <w:szCs w:val="22"/>
        </w:rPr>
        <w:t>округ-Югра</w:t>
      </w:r>
      <w:proofErr w:type="spellEnd"/>
      <w:r w:rsidRPr="000A6F5C">
        <w:rPr>
          <w:bCs/>
          <w:sz w:val="22"/>
          <w:szCs w:val="22"/>
        </w:rPr>
        <w:t>, Т</w:t>
      </w:r>
      <w:r w:rsidRPr="000A6F5C">
        <w:rPr>
          <w:bCs/>
          <w:sz w:val="22"/>
          <w:szCs w:val="22"/>
        </w:rPr>
        <w:t>ю</w:t>
      </w:r>
      <w:r w:rsidRPr="000A6F5C">
        <w:rPr>
          <w:bCs/>
          <w:sz w:val="22"/>
          <w:szCs w:val="22"/>
        </w:rPr>
        <w:t>менская область, Российская Федерация.</w:t>
      </w:r>
    </w:p>
    <w:p w:rsidR="005A6D59" w:rsidRPr="000A6F5C" w:rsidRDefault="005A6D59" w:rsidP="005A6D59">
      <w:pPr>
        <w:jc w:val="both"/>
        <w:rPr>
          <w:sz w:val="22"/>
          <w:szCs w:val="22"/>
        </w:rPr>
      </w:pPr>
      <w:r w:rsidRPr="000A6F5C">
        <w:rPr>
          <w:b/>
          <w:bCs/>
          <w:i/>
          <w:sz w:val="22"/>
          <w:szCs w:val="22"/>
        </w:rPr>
        <w:t xml:space="preserve">Адрес (место нахождения) для оформления </w:t>
      </w:r>
      <w:r w:rsidR="00481682">
        <w:rPr>
          <w:b/>
          <w:bCs/>
          <w:i/>
          <w:sz w:val="22"/>
          <w:szCs w:val="22"/>
        </w:rPr>
        <w:t>счетов</w:t>
      </w:r>
      <w:r w:rsidR="001B21D6">
        <w:rPr>
          <w:b/>
          <w:bCs/>
          <w:i/>
          <w:sz w:val="22"/>
          <w:szCs w:val="22"/>
        </w:rPr>
        <w:t>:</w:t>
      </w:r>
      <w:r w:rsidRPr="000A6F5C">
        <w:rPr>
          <w:bCs/>
          <w:sz w:val="22"/>
          <w:szCs w:val="22"/>
        </w:rPr>
        <w:t xml:space="preserve">: 628621, Ханты-Мансийский автономный округ – </w:t>
      </w:r>
      <w:proofErr w:type="spellStart"/>
      <w:r w:rsidRPr="000A6F5C">
        <w:rPr>
          <w:bCs/>
          <w:sz w:val="22"/>
          <w:szCs w:val="22"/>
        </w:rPr>
        <w:t>Югра</w:t>
      </w:r>
      <w:proofErr w:type="spellEnd"/>
      <w:r w:rsidRPr="000A6F5C">
        <w:rPr>
          <w:bCs/>
          <w:sz w:val="22"/>
          <w:szCs w:val="22"/>
        </w:rPr>
        <w:t xml:space="preserve">, г. Нижневартовск, </w:t>
      </w:r>
      <w:r w:rsidRPr="000A6F5C">
        <w:rPr>
          <w:sz w:val="22"/>
          <w:szCs w:val="22"/>
        </w:rPr>
        <w:t xml:space="preserve"> ул. 2П-</w:t>
      </w:r>
      <w:r w:rsidR="0037695F">
        <w:rPr>
          <w:sz w:val="22"/>
          <w:szCs w:val="22"/>
        </w:rPr>
        <w:t>2, Западный промышленный узел, д.</w:t>
      </w:r>
      <w:r w:rsidRPr="000A6F5C">
        <w:rPr>
          <w:sz w:val="22"/>
          <w:szCs w:val="22"/>
        </w:rPr>
        <w:t>6, панель 12.</w:t>
      </w:r>
    </w:p>
    <w:p w:rsidR="006F2DBC" w:rsidRPr="00C642B2" w:rsidRDefault="005A6D59" w:rsidP="006F2DBC">
      <w:pPr>
        <w:jc w:val="both"/>
        <w:rPr>
          <w:bCs/>
        </w:rPr>
      </w:pPr>
      <w:r w:rsidRPr="000A6F5C">
        <w:rPr>
          <w:bCs/>
          <w:sz w:val="22"/>
          <w:szCs w:val="22"/>
        </w:rPr>
        <w:t xml:space="preserve">Тел.: (3466) </w:t>
      </w:r>
      <w:r w:rsidR="00481682">
        <w:rPr>
          <w:bCs/>
          <w:sz w:val="22"/>
          <w:szCs w:val="22"/>
        </w:rPr>
        <w:t>49-14-74</w:t>
      </w:r>
      <w:r w:rsidRPr="000A6F5C">
        <w:rPr>
          <w:bCs/>
          <w:sz w:val="22"/>
          <w:szCs w:val="22"/>
        </w:rPr>
        <w:t>; факс (3466) 61-21-11.</w:t>
      </w:r>
      <w:r w:rsidR="006F2DBC">
        <w:rPr>
          <w:bCs/>
          <w:sz w:val="22"/>
          <w:szCs w:val="22"/>
        </w:rPr>
        <w:t xml:space="preserve">, </w:t>
      </w:r>
      <w:r w:rsidR="006F2DBC" w:rsidRPr="00C642B2">
        <w:rPr>
          <w:bCs/>
          <w:lang w:val="en-US"/>
        </w:rPr>
        <w:t>E</w:t>
      </w:r>
      <w:r w:rsidR="006F2DBC" w:rsidRPr="00C642B2">
        <w:rPr>
          <w:bCs/>
        </w:rPr>
        <w:t>-</w:t>
      </w:r>
      <w:r w:rsidR="006F2DBC" w:rsidRPr="00C642B2">
        <w:rPr>
          <w:bCs/>
          <w:lang w:val="en-US"/>
        </w:rPr>
        <w:t>mail</w:t>
      </w:r>
      <w:r w:rsidR="006F2DBC" w:rsidRPr="00C642B2">
        <w:rPr>
          <w:bCs/>
        </w:rPr>
        <w:t>:</w:t>
      </w:r>
      <w:r w:rsidR="006F2DBC" w:rsidRPr="00C642B2">
        <w:rPr>
          <w:bCs/>
          <w:lang w:val="en-US"/>
        </w:rPr>
        <w:t>org</w:t>
      </w:r>
      <w:r w:rsidR="006F2DBC" w:rsidRPr="00C642B2">
        <w:rPr>
          <w:bCs/>
        </w:rPr>
        <w:t>@</w:t>
      </w:r>
      <w:proofErr w:type="spellStart"/>
      <w:r w:rsidR="006F2DBC" w:rsidRPr="00C642B2">
        <w:rPr>
          <w:bCs/>
          <w:lang w:val="en-US"/>
        </w:rPr>
        <w:t>chernog</w:t>
      </w:r>
      <w:r w:rsidR="006F2DBC">
        <w:rPr>
          <w:bCs/>
          <w:lang w:val="en-US"/>
        </w:rPr>
        <w:t>orenergo</w:t>
      </w:r>
      <w:proofErr w:type="spellEnd"/>
      <w:r w:rsidR="006F2DBC" w:rsidRPr="006F2DBC">
        <w:rPr>
          <w:bCs/>
        </w:rPr>
        <w:t>.</w:t>
      </w:r>
      <w:proofErr w:type="spellStart"/>
      <w:r w:rsidR="006F2DBC" w:rsidRPr="00C642B2">
        <w:rPr>
          <w:bCs/>
          <w:lang w:val="en-US"/>
        </w:rPr>
        <w:t>ru</w:t>
      </w:r>
      <w:proofErr w:type="spellEnd"/>
    </w:p>
    <w:p w:rsidR="005A6D59" w:rsidRPr="003A051E" w:rsidRDefault="005A6D59" w:rsidP="005A6D59">
      <w:pPr>
        <w:rPr>
          <w:bCs/>
          <w:sz w:val="22"/>
          <w:szCs w:val="22"/>
        </w:rPr>
      </w:pPr>
      <w:r w:rsidRPr="003A051E">
        <w:rPr>
          <w:bCs/>
          <w:sz w:val="22"/>
          <w:szCs w:val="22"/>
        </w:rPr>
        <w:t>Банковские реквизиты:</w:t>
      </w:r>
    </w:p>
    <w:p w:rsidR="005A6D59" w:rsidRPr="003A051E" w:rsidRDefault="005A6D59" w:rsidP="005A6D59">
      <w:pPr>
        <w:rPr>
          <w:bCs/>
          <w:sz w:val="22"/>
          <w:szCs w:val="22"/>
        </w:rPr>
      </w:pPr>
      <w:r w:rsidRPr="003A051E">
        <w:rPr>
          <w:bCs/>
          <w:sz w:val="22"/>
          <w:szCs w:val="22"/>
        </w:rPr>
        <w:t>Р/с 40702810300000000505 в АО БАНК «Ермак» (г. Нижневартовска), к/с 30101810000000000742, БИК 047169742, ИНН 8620001023, КПП 860301001, ОКПО 05793258, ОКОГУ- 4210008, ОКФС- 16, ОКОПФ- 12267, ОГРН 1028600951081, ОКДП 9440100, ОКВЭД 35.12.</w:t>
      </w:r>
    </w:p>
    <w:p w:rsidR="00043580" w:rsidRPr="003A051E" w:rsidRDefault="00043580" w:rsidP="00636F1A">
      <w:pPr>
        <w:pStyle w:val="32"/>
        <w:keepNext w:val="0"/>
        <w:widowControl w:val="0"/>
        <w:spacing w:line="240" w:lineRule="auto"/>
        <w:rPr>
          <w:sz w:val="22"/>
          <w:szCs w:val="22"/>
          <w:lang w:val="ru-RU"/>
        </w:rPr>
      </w:pPr>
    </w:p>
    <w:p w:rsidR="001759EC" w:rsidRPr="00802380" w:rsidRDefault="0073642D" w:rsidP="001759EC">
      <w:pPr>
        <w:tabs>
          <w:tab w:val="left" w:pos="4560"/>
        </w:tabs>
        <w:spacing w:line="276" w:lineRule="auto"/>
        <w:rPr>
          <w:rFonts w:eastAsia="Calibri"/>
          <w:b/>
          <w:color w:val="000000"/>
          <w:spacing w:val="-1"/>
          <w:sz w:val="22"/>
          <w:szCs w:val="22"/>
        </w:rPr>
      </w:pPr>
      <w:r w:rsidRPr="00802380">
        <w:rPr>
          <w:b/>
          <w:sz w:val="22"/>
          <w:szCs w:val="22"/>
        </w:rPr>
        <w:t>1</w:t>
      </w:r>
      <w:r w:rsidR="0049344E" w:rsidRPr="00802380">
        <w:rPr>
          <w:b/>
          <w:sz w:val="22"/>
          <w:szCs w:val="22"/>
        </w:rPr>
        <w:t>1</w:t>
      </w:r>
      <w:r w:rsidRPr="00802380">
        <w:rPr>
          <w:b/>
          <w:sz w:val="22"/>
          <w:szCs w:val="22"/>
        </w:rPr>
        <w:t xml:space="preserve">.2. «Подрядчик»: </w:t>
      </w:r>
      <w:r w:rsidR="008F52FE" w:rsidRPr="00802380">
        <w:rPr>
          <w:b/>
          <w:sz w:val="22"/>
          <w:szCs w:val="22"/>
        </w:rPr>
        <w:t>ООО «</w:t>
      </w:r>
      <w:proofErr w:type="spellStart"/>
      <w:r w:rsidR="008F52FE" w:rsidRPr="00802380">
        <w:rPr>
          <w:b/>
          <w:sz w:val="22"/>
          <w:szCs w:val="22"/>
        </w:rPr>
        <w:t>А</w:t>
      </w:r>
      <w:r w:rsidR="00C62AAE">
        <w:rPr>
          <w:b/>
          <w:sz w:val="22"/>
          <w:szCs w:val="22"/>
        </w:rPr>
        <w:t>ган</w:t>
      </w:r>
      <w:r w:rsidR="008F52FE" w:rsidRPr="00802380">
        <w:rPr>
          <w:b/>
          <w:sz w:val="22"/>
          <w:szCs w:val="22"/>
        </w:rPr>
        <w:t>-Д</w:t>
      </w:r>
      <w:proofErr w:type="spellEnd"/>
      <w:r w:rsidR="008F52FE" w:rsidRPr="00802380">
        <w:rPr>
          <w:b/>
          <w:sz w:val="22"/>
          <w:szCs w:val="22"/>
        </w:rPr>
        <w:t>»</w:t>
      </w:r>
    </w:p>
    <w:p w:rsidR="008F52FE" w:rsidRPr="00B3289B" w:rsidRDefault="001759EC" w:rsidP="001759EC">
      <w:pPr>
        <w:tabs>
          <w:tab w:val="left" w:pos="4560"/>
        </w:tabs>
        <w:spacing w:line="276" w:lineRule="auto"/>
        <w:jc w:val="both"/>
        <w:rPr>
          <w:sz w:val="22"/>
          <w:szCs w:val="22"/>
        </w:rPr>
      </w:pPr>
      <w:r w:rsidRPr="00802380">
        <w:rPr>
          <w:rFonts w:eastAsia="Calibri"/>
          <w:b/>
          <w:color w:val="000000"/>
          <w:spacing w:val="-1"/>
          <w:sz w:val="22"/>
          <w:szCs w:val="22"/>
        </w:rPr>
        <w:t>Юридический адрес:</w:t>
      </w:r>
      <w:r w:rsidRPr="00802380">
        <w:rPr>
          <w:rFonts w:eastAsia="Calibri"/>
          <w:color w:val="000000"/>
          <w:spacing w:val="-1"/>
          <w:sz w:val="22"/>
          <w:szCs w:val="22"/>
        </w:rPr>
        <w:t xml:space="preserve"> </w:t>
      </w:r>
      <w:r w:rsidR="00B3289B" w:rsidRPr="00B3289B">
        <w:rPr>
          <w:rFonts w:eastAsia="Calibri"/>
          <w:color w:val="000000"/>
          <w:spacing w:val="-1"/>
          <w:sz w:val="22"/>
          <w:szCs w:val="22"/>
        </w:rPr>
        <w:t xml:space="preserve"> </w:t>
      </w:r>
      <w:r w:rsidR="00B3289B">
        <w:rPr>
          <w:rFonts w:eastAsia="Calibri"/>
          <w:color w:val="000000"/>
          <w:spacing w:val="-1"/>
          <w:sz w:val="22"/>
          <w:szCs w:val="22"/>
        </w:rPr>
        <w:t xml:space="preserve">РФ, </w:t>
      </w:r>
      <w:r w:rsidR="008F52FE" w:rsidRPr="00802380">
        <w:rPr>
          <w:sz w:val="22"/>
          <w:szCs w:val="22"/>
        </w:rPr>
        <w:t xml:space="preserve">628430, Ханты-Мансийский автономный округ, </w:t>
      </w:r>
      <w:proofErr w:type="spellStart"/>
      <w:r w:rsidR="008F52FE" w:rsidRPr="00802380">
        <w:rPr>
          <w:sz w:val="22"/>
          <w:szCs w:val="22"/>
        </w:rPr>
        <w:t>Сургутский</w:t>
      </w:r>
      <w:proofErr w:type="spellEnd"/>
      <w:r w:rsidR="008F52FE" w:rsidRPr="00802380">
        <w:rPr>
          <w:sz w:val="22"/>
          <w:szCs w:val="22"/>
        </w:rPr>
        <w:t xml:space="preserve"> район </w:t>
      </w:r>
      <w:proofErr w:type="spellStart"/>
      <w:r w:rsidR="008F52FE" w:rsidRPr="00802380">
        <w:rPr>
          <w:sz w:val="22"/>
          <w:szCs w:val="22"/>
        </w:rPr>
        <w:t>п</w:t>
      </w:r>
      <w:proofErr w:type="gramStart"/>
      <w:r w:rsidR="008F52FE" w:rsidRPr="00802380">
        <w:rPr>
          <w:sz w:val="22"/>
          <w:szCs w:val="22"/>
        </w:rPr>
        <w:t>.Т</w:t>
      </w:r>
      <w:proofErr w:type="gramEnd"/>
      <w:r w:rsidR="008F52FE" w:rsidRPr="00802380">
        <w:rPr>
          <w:sz w:val="22"/>
          <w:szCs w:val="22"/>
        </w:rPr>
        <w:t>ром-Аган</w:t>
      </w:r>
      <w:proofErr w:type="spellEnd"/>
      <w:r w:rsidR="008F52FE" w:rsidRPr="00802380">
        <w:rPr>
          <w:sz w:val="22"/>
          <w:szCs w:val="22"/>
        </w:rPr>
        <w:t xml:space="preserve"> ул.Набережная д.1/</w:t>
      </w:r>
      <w:r w:rsidR="00B3289B" w:rsidRPr="00B3289B">
        <w:rPr>
          <w:sz w:val="22"/>
          <w:szCs w:val="22"/>
        </w:rPr>
        <w:t>1</w:t>
      </w:r>
    </w:p>
    <w:p w:rsidR="008F52FE" w:rsidRPr="00802380" w:rsidRDefault="001759EC" w:rsidP="001759EC">
      <w:pPr>
        <w:tabs>
          <w:tab w:val="left" w:pos="4560"/>
        </w:tabs>
        <w:spacing w:line="276" w:lineRule="auto"/>
        <w:jc w:val="both"/>
        <w:rPr>
          <w:sz w:val="22"/>
          <w:szCs w:val="22"/>
        </w:rPr>
      </w:pPr>
      <w:r w:rsidRPr="00802380">
        <w:rPr>
          <w:b/>
          <w:bCs/>
          <w:sz w:val="22"/>
          <w:szCs w:val="22"/>
        </w:rPr>
        <w:t>Почтовый адрес:</w:t>
      </w:r>
      <w:r w:rsidRPr="00802380">
        <w:rPr>
          <w:bCs/>
          <w:sz w:val="22"/>
          <w:szCs w:val="22"/>
        </w:rPr>
        <w:t xml:space="preserve"> </w:t>
      </w:r>
      <w:r w:rsidR="008F52FE" w:rsidRPr="00802380">
        <w:rPr>
          <w:sz w:val="22"/>
          <w:szCs w:val="22"/>
        </w:rPr>
        <w:t xml:space="preserve">РФ, 628430, Ханты-Мансийский автономный округ, Тюменская область, </w:t>
      </w:r>
      <w:proofErr w:type="spellStart"/>
      <w:r w:rsidR="008F52FE" w:rsidRPr="00802380">
        <w:rPr>
          <w:sz w:val="22"/>
          <w:szCs w:val="22"/>
        </w:rPr>
        <w:t>Сургутский</w:t>
      </w:r>
      <w:proofErr w:type="spellEnd"/>
      <w:r w:rsidR="008F52FE" w:rsidRPr="00802380">
        <w:rPr>
          <w:sz w:val="22"/>
          <w:szCs w:val="22"/>
        </w:rPr>
        <w:t xml:space="preserve"> район, поселок </w:t>
      </w:r>
      <w:proofErr w:type="spellStart"/>
      <w:r w:rsidR="008F52FE" w:rsidRPr="00802380">
        <w:rPr>
          <w:sz w:val="22"/>
          <w:szCs w:val="22"/>
        </w:rPr>
        <w:t>Ульт-Ягун</w:t>
      </w:r>
      <w:proofErr w:type="spellEnd"/>
      <w:r w:rsidR="008F52FE" w:rsidRPr="00802380">
        <w:rPr>
          <w:sz w:val="22"/>
          <w:szCs w:val="22"/>
        </w:rPr>
        <w:t>, улица Садовая 5</w:t>
      </w:r>
    </w:p>
    <w:p w:rsidR="008F52FE" w:rsidRPr="00B3289B" w:rsidRDefault="001759EC" w:rsidP="001759EC">
      <w:pPr>
        <w:tabs>
          <w:tab w:val="left" w:pos="4560"/>
        </w:tabs>
        <w:spacing w:line="276" w:lineRule="auto"/>
        <w:jc w:val="both"/>
        <w:rPr>
          <w:sz w:val="22"/>
          <w:szCs w:val="22"/>
        </w:rPr>
      </w:pPr>
      <w:r w:rsidRPr="00B3289B">
        <w:rPr>
          <w:rFonts w:eastAsia="Calibri"/>
          <w:color w:val="000000"/>
          <w:spacing w:val="-1"/>
          <w:sz w:val="22"/>
          <w:szCs w:val="22"/>
        </w:rPr>
        <w:t xml:space="preserve">Электронный адрес: </w:t>
      </w:r>
      <w:hyperlink r:id="rId8" w:history="1">
        <w:r w:rsidR="008F52FE" w:rsidRPr="00B3289B">
          <w:rPr>
            <w:rStyle w:val="ae"/>
            <w:sz w:val="22"/>
            <w:szCs w:val="22"/>
            <w:lang w:val="en-US"/>
          </w:rPr>
          <w:t>agand</w:t>
        </w:r>
        <w:r w:rsidR="008F52FE" w:rsidRPr="00B3289B">
          <w:rPr>
            <w:rStyle w:val="ae"/>
            <w:sz w:val="22"/>
            <w:szCs w:val="22"/>
          </w:rPr>
          <w:t>2015@</w:t>
        </w:r>
        <w:r w:rsidR="008F52FE" w:rsidRPr="00B3289B">
          <w:rPr>
            <w:rStyle w:val="ae"/>
            <w:sz w:val="22"/>
            <w:szCs w:val="22"/>
            <w:lang w:val="en-US"/>
          </w:rPr>
          <w:t>gmail</w:t>
        </w:r>
        <w:r w:rsidR="008F52FE" w:rsidRPr="00B3289B">
          <w:rPr>
            <w:rStyle w:val="ae"/>
            <w:sz w:val="22"/>
            <w:szCs w:val="22"/>
          </w:rPr>
          <w:t>.</w:t>
        </w:r>
        <w:r w:rsidR="008F52FE" w:rsidRPr="00B3289B">
          <w:rPr>
            <w:rStyle w:val="ae"/>
            <w:sz w:val="22"/>
            <w:szCs w:val="22"/>
            <w:lang w:val="en-US"/>
          </w:rPr>
          <w:t>com</w:t>
        </w:r>
      </w:hyperlink>
      <w:r w:rsidR="008F52FE" w:rsidRPr="00B3289B">
        <w:rPr>
          <w:sz w:val="22"/>
          <w:szCs w:val="22"/>
        </w:rPr>
        <w:t xml:space="preserve"> </w:t>
      </w:r>
    </w:p>
    <w:p w:rsidR="001759EC" w:rsidRPr="00B3289B" w:rsidRDefault="001759EC" w:rsidP="001759EC">
      <w:pPr>
        <w:tabs>
          <w:tab w:val="left" w:pos="4560"/>
        </w:tabs>
        <w:spacing w:line="276" w:lineRule="auto"/>
        <w:jc w:val="both"/>
        <w:rPr>
          <w:rFonts w:eastAsia="Calibri"/>
          <w:color w:val="000000"/>
          <w:spacing w:val="-1"/>
          <w:sz w:val="22"/>
          <w:szCs w:val="22"/>
        </w:rPr>
      </w:pPr>
      <w:r w:rsidRPr="00B3289B">
        <w:rPr>
          <w:rFonts w:eastAsia="Calibri"/>
          <w:color w:val="000000"/>
          <w:spacing w:val="-1"/>
          <w:sz w:val="22"/>
          <w:szCs w:val="22"/>
        </w:rPr>
        <w:t xml:space="preserve">ИНН: </w:t>
      </w:r>
      <w:r w:rsidR="008F52FE" w:rsidRPr="00B3289B">
        <w:rPr>
          <w:sz w:val="22"/>
          <w:szCs w:val="22"/>
        </w:rPr>
        <w:t>8617032889</w:t>
      </w:r>
      <w:r w:rsidR="003A051E" w:rsidRPr="00B3289B">
        <w:rPr>
          <w:rFonts w:eastAsia="Calibri"/>
          <w:color w:val="000000"/>
          <w:spacing w:val="-1"/>
          <w:sz w:val="22"/>
          <w:szCs w:val="22"/>
        </w:rPr>
        <w:t xml:space="preserve">, </w:t>
      </w:r>
      <w:r w:rsidRPr="00B3289B">
        <w:rPr>
          <w:rFonts w:eastAsia="Calibri"/>
          <w:color w:val="000000"/>
          <w:spacing w:val="-1"/>
          <w:sz w:val="22"/>
          <w:szCs w:val="22"/>
        </w:rPr>
        <w:t xml:space="preserve">КПП: </w:t>
      </w:r>
      <w:r w:rsidR="008F52FE" w:rsidRPr="00B3289B">
        <w:rPr>
          <w:sz w:val="22"/>
          <w:szCs w:val="22"/>
        </w:rPr>
        <w:t>861701001</w:t>
      </w:r>
      <w:r w:rsidR="003A051E" w:rsidRPr="00B3289B">
        <w:rPr>
          <w:rFonts w:eastAsia="Calibri"/>
          <w:color w:val="000000"/>
          <w:spacing w:val="-1"/>
          <w:sz w:val="22"/>
          <w:szCs w:val="22"/>
        </w:rPr>
        <w:t>,</w:t>
      </w:r>
      <w:r w:rsidRPr="00B3289B">
        <w:rPr>
          <w:rFonts w:eastAsia="Calibri"/>
          <w:color w:val="000000"/>
          <w:spacing w:val="-1"/>
          <w:sz w:val="22"/>
          <w:szCs w:val="22"/>
        </w:rPr>
        <w:t xml:space="preserve">ОГРН </w:t>
      </w:r>
      <w:r w:rsidR="008F52FE" w:rsidRPr="00B3289B">
        <w:rPr>
          <w:sz w:val="22"/>
          <w:szCs w:val="22"/>
        </w:rPr>
        <w:t>1158617000079</w:t>
      </w:r>
      <w:r w:rsidR="003A051E" w:rsidRPr="00B3289B">
        <w:rPr>
          <w:rFonts w:eastAsia="Calibri"/>
          <w:color w:val="000000"/>
          <w:spacing w:val="-1"/>
          <w:sz w:val="22"/>
          <w:szCs w:val="22"/>
        </w:rPr>
        <w:t>,</w:t>
      </w:r>
      <w:r w:rsidRPr="00B3289B">
        <w:rPr>
          <w:rFonts w:eastAsia="Calibri"/>
          <w:color w:val="000000"/>
          <w:spacing w:val="-1"/>
          <w:sz w:val="22"/>
          <w:szCs w:val="22"/>
        </w:rPr>
        <w:t xml:space="preserve">ОКПО </w:t>
      </w:r>
      <w:r w:rsidR="008F52FE" w:rsidRPr="00B3289B">
        <w:rPr>
          <w:sz w:val="22"/>
          <w:szCs w:val="22"/>
        </w:rPr>
        <w:t>34459603</w:t>
      </w:r>
      <w:r w:rsidR="003A051E" w:rsidRPr="00B3289B">
        <w:rPr>
          <w:rFonts w:eastAsia="Calibri"/>
          <w:color w:val="000000"/>
          <w:spacing w:val="-1"/>
          <w:sz w:val="22"/>
          <w:szCs w:val="22"/>
        </w:rPr>
        <w:t>,</w:t>
      </w:r>
      <w:r w:rsidR="008F52FE" w:rsidRPr="00B3289B">
        <w:rPr>
          <w:rFonts w:eastAsia="Calibri"/>
          <w:color w:val="000000"/>
          <w:spacing w:val="-1"/>
          <w:sz w:val="22"/>
          <w:szCs w:val="22"/>
        </w:rPr>
        <w:t xml:space="preserve"> </w:t>
      </w:r>
      <w:r w:rsidRPr="00B3289B">
        <w:rPr>
          <w:rFonts w:eastAsia="Calibri"/>
          <w:color w:val="000000"/>
          <w:spacing w:val="-1"/>
          <w:sz w:val="22"/>
          <w:szCs w:val="22"/>
        </w:rPr>
        <w:t xml:space="preserve">ОКВЭД </w:t>
      </w:r>
      <w:r w:rsidR="008F52FE" w:rsidRPr="00B3289B">
        <w:rPr>
          <w:sz w:val="22"/>
          <w:szCs w:val="22"/>
        </w:rPr>
        <w:t>02.01(основной вид деятельности);   72.50, 63.40, 51.64, 51.62, 51.53, 50.30, 50.20 (дополнительные виды)</w:t>
      </w:r>
      <w:r w:rsidR="003A051E" w:rsidRPr="00B3289B">
        <w:rPr>
          <w:rFonts w:eastAsia="Calibri"/>
          <w:color w:val="000000"/>
          <w:spacing w:val="-1"/>
          <w:sz w:val="22"/>
          <w:szCs w:val="22"/>
        </w:rPr>
        <w:t>,</w:t>
      </w:r>
      <w:r w:rsidR="008F52FE" w:rsidRPr="00B3289B">
        <w:rPr>
          <w:rFonts w:eastAsia="Calibri"/>
          <w:color w:val="000000"/>
          <w:spacing w:val="-1"/>
          <w:sz w:val="22"/>
          <w:szCs w:val="22"/>
        </w:rPr>
        <w:t xml:space="preserve"> </w:t>
      </w:r>
      <w:r w:rsidRPr="00B3289B">
        <w:rPr>
          <w:rFonts w:eastAsia="Calibri"/>
          <w:color w:val="000000"/>
          <w:spacing w:val="-1"/>
          <w:sz w:val="22"/>
          <w:szCs w:val="22"/>
        </w:rPr>
        <w:t>ОКФС 16</w:t>
      </w:r>
    </w:p>
    <w:p w:rsidR="001759EC" w:rsidRPr="00B3289B" w:rsidRDefault="001759EC" w:rsidP="001759EC">
      <w:pPr>
        <w:tabs>
          <w:tab w:val="left" w:pos="4560"/>
        </w:tabs>
        <w:spacing w:line="276" w:lineRule="auto"/>
        <w:jc w:val="both"/>
        <w:rPr>
          <w:rFonts w:eastAsia="Calibri"/>
          <w:color w:val="000000"/>
          <w:spacing w:val="-1"/>
          <w:sz w:val="22"/>
          <w:szCs w:val="22"/>
        </w:rPr>
      </w:pPr>
      <w:r w:rsidRPr="00B3289B">
        <w:rPr>
          <w:rFonts w:eastAsia="Calibri"/>
          <w:color w:val="000000"/>
          <w:spacing w:val="-1"/>
          <w:sz w:val="22"/>
          <w:szCs w:val="22"/>
        </w:rPr>
        <w:t xml:space="preserve">ОКОПФ </w:t>
      </w:r>
      <w:r w:rsidR="008F52FE" w:rsidRPr="00B3289B">
        <w:rPr>
          <w:rFonts w:eastAsia="Calibri"/>
          <w:color w:val="000000"/>
          <w:spacing w:val="-1"/>
          <w:sz w:val="22"/>
          <w:szCs w:val="22"/>
        </w:rPr>
        <w:t>121</w:t>
      </w:r>
      <w:r w:rsidRPr="00B3289B">
        <w:rPr>
          <w:rFonts w:eastAsia="Calibri"/>
          <w:color w:val="000000"/>
          <w:spacing w:val="-1"/>
          <w:sz w:val="22"/>
          <w:szCs w:val="22"/>
        </w:rPr>
        <w:t>65</w:t>
      </w:r>
    </w:p>
    <w:p w:rsidR="003A051E" w:rsidRPr="00B3289B" w:rsidRDefault="001759EC" w:rsidP="001759EC">
      <w:pPr>
        <w:rPr>
          <w:rFonts w:eastAsia="Calibri"/>
          <w:color w:val="000000"/>
          <w:spacing w:val="-1"/>
          <w:sz w:val="22"/>
          <w:szCs w:val="22"/>
        </w:rPr>
      </w:pPr>
      <w:r w:rsidRPr="00B3289B">
        <w:rPr>
          <w:rFonts w:eastAsia="Calibri"/>
          <w:color w:val="000000"/>
          <w:spacing w:val="-1"/>
          <w:sz w:val="22"/>
          <w:szCs w:val="22"/>
        </w:rPr>
        <w:t xml:space="preserve">Банковские реквизиты: </w:t>
      </w:r>
    </w:p>
    <w:p w:rsidR="00802380" w:rsidRPr="00B3289B" w:rsidRDefault="001759EC" w:rsidP="001759EC">
      <w:pPr>
        <w:rPr>
          <w:rFonts w:eastAsia="Calibri"/>
          <w:color w:val="000000"/>
          <w:spacing w:val="-1"/>
          <w:sz w:val="22"/>
          <w:szCs w:val="22"/>
        </w:rPr>
      </w:pPr>
      <w:r w:rsidRPr="00B3289B">
        <w:rPr>
          <w:rFonts w:eastAsia="Calibri"/>
          <w:color w:val="000000"/>
          <w:spacing w:val="-1"/>
          <w:sz w:val="22"/>
          <w:szCs w:val="22"/>
        </w:rPr>
        <w:t>Р</w:t>
      </w:r>
      <w:r w:rsidR="003A051E" w:rsidRPr="00B3289B">
        <w:rPr>
          <w:rFonts w:eastAsia="Calibri"/>
          <w:color w:val="000000"/>
          <w:spacing w:val="-1"/>
          <w:sz w:val="22"/>
          <w:szCs w:val="22"/>
        </w:rPr>
        <w:t xml:space="preserve">/с № </w:t>
      </w:r>
      <w:r w:rsidRPr="00B3289B">
        <w:rPr>
          <w:rFonts w:eastAsia="Calibri"/>
          <w:color w:val="000000"/>
          <w:spacing w:val="-1"/>
          <w:sz w:val="22"/>
          <w:szCs w:val="22"/>
        </w:rPr>
        <w:t xml:space="preserve"> </w:t>
      </w:r>
      <w:r w:rsidR="00802380" w:rsidRPr="00B3289B">
        <w:rPr>
          <w:sz w:val="22"/>
          <w:szCs w:val="22"/>
        </w:rPr>
        <w:t>40702810867170000155</w:t>
      </w:r>
      <w:r w:rsidRPr="00B3289B">
        <w:rPr>
          <w:rFonts w:eastAsia="Calibri"/>
          <w:color w:val="000000"/>
          <w:spacing w:val="-1"/>
          <w:sz w:val="22"/>
          <w:szCs w:val="22"/>
        </w:rPr>
        <w:t xml:space="preserve"> </w:t>
      </w:r>
      <w:proofErr w:type="spellStart"/>
      <w:r w:rsidR="00802380" w:rsidRPr="00B3289B">
        <w:rPr>
          <w:sz w:val="22"/>
          <w:szCs w:val="22"/>
        </w:rPr>
        <w:t>Западно-Сибирский</w:t>
      </w:r>
      <w:proofErr w:type="spellEnd"/>
      <w:r w:rsidR="00802380" w:rsidRPr="00B3289B">
        <w:rPr>
          <w:sz w:val="22"/>
          <w:szCs w:val="22"/>
        </w:rPr>
        <w:t xml:space="preserve"> Банк ОАО «Сбербанк России» г</w:t>
      </w:r>
      <w:proofErr w:type="gramStart"/>
      <w:r w:rsidR="00802380" w:rsidRPr="00B3289B">
        <w:rPr>
          <w:sz w:val="22"/>
          <w:szCs w:val="22"/>
        </w:rPr>
        <w:t>.Т</w:t>
      </w:r>
      <w:proofErr w:type="gramEnd"/>
      <w:r w:rsidR="00802380" w:rsidRPr="00B3289B">
        <w:rPr>
          <w:sz w:val="22"/>
          <w:szCs w:val="22"/>
        </w:rPr>
        <w:t>юмень</w:t>
      </w:r>
      <w:r w:rsidR="00802380" w:rsidRPr="00B3289B">
        <w:rPr>
          <w:rFonts w:eastAsia="Calibri"/>
          <w:color w:val="000000"/>
          <w:spacing w:val="-1"/>
          <w:sz w:val="22"/>
          <w:szCs w:val="22"/>
        </w:rPr>
        <w:t xml:space="preserve">  </w:t>
      </w:r>
    </w:p>
    <w:p w:rsidR="001B21D6" w:rsidRPr="00B3289B" w:rsidRDefault="001759EC" w:rsidP="001B21D6">
      <w:pPr>
        <w:rPr>
          <w:sz w:val="22"/>
          <w:szCs w:val="22"/>
        </w:rPr>
      </w:pPr>
      <w:r w:rsidRPr="00B3289B">
        <w:rPr>
          <w:rFonts w:eastAsia="Calibri"/>
          <w:color w:val="000000"/>
          <w:spacing w:val="-1"/>
          <w:sz w:val="22"/>
          <w:szCs w:val="22"/>
        </w:rPr>
        <w:t xml:space="preserve">Корр. Счет </w:t>
      </w:r>
      <w:r w:rsidR="00802380" w:rsidRPr="00B3289B">
        <w:rPr>
          <w:sz w:val="22"/>
          <w:szCs w:val="22"/>
        </w:rPr>
        <w:t>30101810800000000651</w:t>
      </w:r>
      <w:r w:rsidRPr="00B3289B">
        <w:rPr>
          <w:rFonts w:eastAsia="Calibri"/>
          <w:color w:val="000000"/>
          <w:spacing w:val="-1"/>
          <w:sz w:val="22"/>
          <w:szCs w:val="22"/>
        </w:rPr>
        <w:t xml:space="preserve"> БИК </w:t>
      </w:r>
      <w:r w:rsidR="00802380" w:rsidRPr="00B3289B">
        <w:rPr>
          <w:sz w:val="22"/>
          <w:szCs w:val="22"/>
        </w:rPr>
        <w:t>047102651</w:t>
      </w:r>
    </w:p>
    <w:p w:rsidR="00802380" w:rsidRDefault="00802380" w:rsidP="001B21D6">
      <w:pPr>
        <w:rPr>
          <w:sz w:val="22"/>
          <w:szCs w:val="22"/>
        </w:rPr>
      </w:pPr>
    </w:p>
    <w:p w:rsidR="00802380" w:rsidRDefault="00802380" w:rsidP="001B21D6">
      <w:pPr>
        <w:rPr>
          <w:sz w:val="22"/>
          <w:szCs w:val="22"/>
        </w:rPr>
      </w:pPr>
    </w:p>
    <w:p w:rsidR="00802380" w:rsidRDefault="00802380" w:rsidP="001B21D6">
      <w:pPr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27"/>
        <w:gridCol w:w="4928"/>
      </w:tblGrid>
      <w:tr w:rsidR="00802380" w:rsidRPr="00AC2ECB" w:rsidTr="00AC2ECB">
        <w:tc>
          <w:tcPr>
            <w:tcW w:w="4927" w:type="dxa"/>
          </w:tcPr>
          <w:p w:rsidR="00802380" w:rsidRPr="006F2DBC" w:rsidRDefault="00802380" w:rsidP="001B21D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F2DBC">
              <w:rPr>
                <w:rFonts w:eastAsia="Calibri"/>
                <w:b/>
                <w:sz w:val="22"/>
                <w:szCs w:val="22"/>
                <w:lang w:eastAsia="en-US"/>
              </w:rPr>
              <w:t>«Подрядчик»:</w:t>
            </w:r>
          </w:p>
          <w:p w:rsidR="00802380" w:rsidRPr="006F2DBC" w:rsidRDefault="00802380" w:rsidP="001B21D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F2DBC">
              <w:rPr>
                <w:rFonts w:eastAsia="Calibri"/>
                <w:b/>
                <w:sz w:val="22"/>
                <w:szCs w:val="22"/>
                <w:lang w:eastAsia="en-US"/>
              </w:rPr>
              <w:t>ООО «</w:t>
            </w:r>
            <w:proofErr w:type="spellStart"/>
            <w:r w:rsidRPr="006F2DBC">
              <w:rPr>
                <w:rFonts w:eastAsia="Calibri"/>
                <w:b/>
                <w:sz w:val="22"/>
                <w:szCs w:val="22"/>
                <w:lang w:eastAsia="en-US"/>
              </w:rPr>
              <w:t>А</w:t>
            </w:r>
            <w:r w:rsidR="00C62AAE">
              <w:rPr>
                <w:rFonts w:eastAsia="Calibri"/>
                <w:b/>
                <w:sz w:val="22"/>
                <w:szCs w:val="22"/>
                <w:lang w:eastAsia="en-US"/>
              </w:rPr>
              <w:t>ган</w:t>
            </w:r>
            <w:r w:rsidRPr="006F2DBC">
              <w:rPr>
                <w:rFonts w:eastAsia="Calibri"/>
                <w:b/>
                <w:sz w:val="22"/>
                <w:szCs w:val="22"/>
                <w:lang w:eastAsia="en-US"/>
              </w:rPr>
              <w:t>-Д</w:t>
            </w:r>
            <w:proofErr w:type="spellEnd"/>
            <w:r w:rsidRPr="006F2DBC">
              <w:rPr>
                <w:rFonts w:eastAsia="Calibri"/>
                <w:b/>
                <w:sz w:val="22"/>
                <w:szCs w:val="22"/>
                <w:lang w:eastAsia="en-US"/>
              </w:rPr>
              <w:t>»</w:t>
            </w:r>
          </w:p>
          <w:p w:rsidR="00802380" w:rsidRPr="006F2DBC" w:rsidRDefault="00802380" w:rsidP="001B21D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F2DBC">
              <w:rPr>
                <w:rFonts w:eastAsia="Calibri"/>
                <w:b/>
                <w:sz w:val="22"/>
                <w:szCs w:val="22"/>
                <w:lang w:eastAsia="en-US"/>
              </w:rPr>
              <w:t>Директор</w:t>
            </w:r>
          </w:p>
          <w:p w:rsidR="00802380" w:rsidRPr="006F2DBC" w:rsidRDefault="00802380" w:rsidP="001B21D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02380" w:rsidRPr="006F2DBC" w:rsidRDefault="00802380" w:rsidP="001B21D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02380" w:rsidRPr="006F2DBC" w:rsidRDefault="00802380" w:rsidP="001B21D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02380" w:rsidRPr="006F2DBC" w:rsidRDefault="00802380" w:rsidP="001B21D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02380" w:rsidRPr="006F2DBC" w:rsidRDefault="00802380" w:rsidP="001B21D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F2DBC">
              <w:rPr>
                <w:rFonts w:eastAsia="Calibri"/>
                <w:b/>
                <w:sz w:val="22"/>
                <w:szCs w:val="22"/>
                <w:lang w:eastAsia="en-US"/>
              </w:rPr>
              <w:t>__________________ Бартенева Г.В.</w:t>
            </w:r>
          </w:p>
        </w:tc>
        <w:tc>
          <w:tcPr>
            <w:tcW w:w="4928" w:type="dxa"/>
          </w:tcPr>
          <w:p w:rsidR="00802380" w:rsidRPr="006F2DBC" w:rsidRDefault="00802380" w:rsidP="001B21D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F2DBC">
              <w:rPr>
                <w:rFonts w:eastAsia="Calibri"/>
                <w:b/>
                <w:sz w:val="22"/>
                <w:szCs w:val="22"/>
                <w:lang w:eastAsia="en-US"/>
              </w:rPr>
              <w:t>«Заказчик»:</w:t>
            </w:r>
          </w:p>
          <w:p w:rsidR="00802380" w:rsidRPr="006F2DBC" w:rsidRDefault="00802380" w:rsidP="001B21D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F2DBC">
              <w:rPr>
                <w:rFonts w:eastAsia="Calibri"/>
                <w:b/>
                <w:sz w:val="22"/>
                <w:szCs w:val="22"/>
                <w:lang w:eastAsia="en-US"/>
              </w:rPr>
              <w:t>АО «Черногорэнерго»</w:t>
            </w:r>
          </w:p>
          <w:p w:rsidR="00802380" w:rsidRPr="006F2DBC" w:rsidRDefault="00802380" w:rsidP="001B21D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F2DBC">
              <w:rPr>
                <w:rFonts w:eastAsia="Calibri"/>
                <w:b/>
                <w:sz w:val="22"/>
                <w:szCs w:val="22"/>
                <w:lang w:eastAsia="en-US"/>
              </w:rPr>
              <w:t>Генеральный директор</w:t>
            </w:r>
          </w:p>
          <w:p w:rsidR="00802380" w:rsidRPr="006F2DBC" w:rsidRDefault="00802380" w:rsidP="001B21D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02380" w:rsidRPr="006F2DBC" w:rsidRDefault="00802380" w:rsidP="001B21D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02380" w:rsidRPr="006F2DBC" w:rsidRDefault="00802380" w:rsidP="001B21D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02380" w:rsidRPr="006F2DBC" w:rsidRDefault="00802380" w:rsidP="001B21D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02380" w:rsidRPr="006F2DBC" w:rsidRDefault="00802380" w:rsidP="001B21D6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F2DBC">
              <w:rPr>
                <w:rFonts w:eastAsia="Calibri"/>
                <w:b/>
                <w:sz w:val="22"/>
                <w:szCs w:val="22"/>
                <w:lang w:eastAsia="en-US"/>
              </w:rPr>
              <w:t>________________________ С.Е. Савицкая</w:t>
            </w:r>
          </w:p>
        </w:tc>
      </w:tr>
    </w:tbl>
    <w:p w:rsidR="00802380" w:rsidRPr="00802380" w:rsidRDefault="00802380" w:rsidP="001B21D6">
      <w:pPr>
        <w:rPr>
          <w:sz w:val="22"/>
          <w:szCs w:val="22"/>
        </w:rPr>
      </w:pPr>
    </w:p>
    <w:p w:rsidR="00F15C60" w:rsidRDefault="00F15C60" w:rsidP="00E0160C">
      <w:pPr>
        <w:ind w:right="840"/>
      </w:pPr>
    </w:p>
    <w:p w:rsidR="00F15C60" w:rsidRDefault="00F15C60" w:rsidP="00E0160C">
      <w:pPr>
        <w:ind w:right="840"/>
      </w:pPr>
    </w:p>
    <w:p w:rsidR="00F15C60" w:rsidRDefault="00F15C60" w:rsidP="00E0160C">
      <w:pPr>
        <w:ind w:right="840"/>
      </w:pPr>
    </w:p>
    <w:p w:rsidR="00F15C60" w:rsidRDefault="00F15C60" w:rsidP="00E0160C">
      <w:pPr>
        <w:ind w:right="840"/>
      </w:pPr>
    </w:p>
    <w:p w:rsidR="00F15C60" w:rsidRDefault="00F15C60" w:rsidP="00E0160C">
      <w:pPr>
        <w:ind w:right="840"/>
      </w:pPr>
    </w:p>
    <w:p w:rsidR="00F15C60" w:rsidRDefault="00F15C60" w:rsidP="00E0160C">
      <w:pPr>
        <w:ind w:right="840"/>
      </w:pPr>
    </w:p>
    <w:p w:rsidR="00802380" w:rsidRPr="00802380" w:rsidRDefault="00802380" w:rsidP="00802380"/>
    <w:p w:rsidR="00802380" w:rsidRPr="00802380" w:rsidRDefault="00802380" w:rsidP="00802380"/>
    <w:p w:rsidR="00802380" w:rsidRPr="00802380" w:rsidRDefault="00802380" w:rsidP="00802380"/>
    <w:p w:rsidR="00802380" w:rsidRPr="00802380" w:rsidRDefault="00802380" w:rsidP="00802380"/>
    <w:p w:rsidR="00802380" w:rsidRPr="00802380" w:rsidRDefault="00802380" w:rsidP="00802380"/>
    <w:p w:rsidR="00802380" w:rsidRPr="00802380" w:rsidRDefault="00802380" w:rsidP="00802380"/>
    <w:p w:rsidR="00802380" w:rsidRPr="00802380" w:rsidRDefault="00802380" w:rsidP="00802380"/>
    <w:p w:rsidR="00802380" w:rsidRPr="00802380" w:rsidRDefault="00802380" w:rsidP="00802380"/>
    <w:p w:rsidR="00802380" w:rsidRPr="00802380" w:rsidRDefault="00802380" w:rsidP="00802380"/>
    <w:p w:rsidR="00802380" w:rsidRPr="00802380" w:rsidRDefault="00802380" w:rsidP="00802380"/>
    <w:p w:rsidR="00802380" w:rsidRPr="00802380" w:rsidRDefault="00802380" w:rsidP="00802380"/>
    <w:p w:rsidR="00802380" w:rsidRPr="00802380" w:rsidRDefault="00802380" w:rsidP="00802380"/>
    <w:p w:rsidR="00802380" w:rsidRPr="00802380" w:rsidRDefault="00802380" w:rsidP="00802380"/>
    <w:p w:rsidR="00802380" w:rsidRDefault="00802380" w:rsidP="00802380"/>
    <w:p w:rsidR="00802380" w:rsidRDefault="00802380" w:rsidP="00802380"/>
    <w:p w:rsidR="0073642D" w:rsidRDefault="0073642D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p w:rsidR="00802380" w:rsidRDefault="00802380" w:rsidP="00802380">
      <w:pPr>
        <w:jc w:val="center"/>
      </w:pPr>
    </w:p>
    <w:sectPr w:rsidR="00802380" w:rsidSect="006F2DBC">
      <w:footerReference w:type="default" r:id="rId9"/>
      <w:pgSz w:w="11907" w:h="16840" w:code="9"/>
      <w:pgMar w:top="567" w:right="708" w:bottom="567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DBC" w:rsidRDefault="006F2DBC">
      <w:r>
        <w:separator/>
      </w:r>
    </w:p>
  </w:endnote>
  <w:endnote w:type="continuationSeparator" w:id="0">
    <w:p w:rsidR="006F2DBC" w:rsidRDefault="006F2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DBC" w:rsidRDefault="006905CD">
    <w:pPr>
      <w:pStyle w:val="a4"/>
      <w:jc w:val="right"/>
    </w:pPr>
    <w:fldSimple w:instr=" PAGE   \* MERGEFORMAT ">
      <w:r w:rsidR="0037695F">
        <w:rPr>
          <w:noProof/>
        </w:rPr>
        <w:t>9</w:t>
      </w:r>
    </w:fldSimple>
  </w:p>
  <w:p w:rsidR="006F2DBC" w:rsidRDefault="006F2DB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DBC" w:rsidRDefault="006F2DBC">
      <w:r>
        <w:separator/>
      </w:r>
    </w:p>
  </w:footnote>
  <w:footnote w:type="continuationSeparator" w:id="0">
    <w:p w:rsidR="006F2DBC" w:rsidRDefault="006F2D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0162AB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>
    <w:nsid w:val="0DF827E9"/>
    <w:multiLevelType w:val="multilevel"/>
    <w:tmpl w:val="32BCACD6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10F65952"/>
    <w:multiLevelType w:val="multilevel"/>
    <w:tmpl w:val="EA66E5AE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DE37FA"/>
    <w:multiLevelType w:val="multilevel"/>
    <w:tmpl w:val="730ADD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3763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4">
    <w:nsid w:val="2758026E"/>
    <w:multiLevelType w:val="multilevel"/>
    <w:tmpl w:val="DEF8700A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3CF0089F"/>
    <w:multiLevelType w:val="hybridMultilevel"/>
    <w:tmpl w:val="29D06B64"/>
    <w:lvl w:ilvl="0" w:tplc="768EACEC">
      <w:start w:val="90"/>
      <w:numFmt w:val="bullet"/>
      <w:lvlText w:val="-"/>
      <w:lvlJc w:val="left"/>
      <w:pPr>
        <w:ind w:left="36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CF12C79"/>
    <w:multiLevelType w:val="multilevel"/>
    <w:tmpl w:val="32BCACD6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>
    <w:nsid w:val="3E810B35"/>
    <w:multiLevelType w:val="multilevel"/>
    <w:tmpl w:val="34D42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5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6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8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024" w:hanging="1800"/>
      </w:pPr>
      <w:rPr>
        <w:rFonts w:hint="default"/>
      </w:rPr>
    </w:lvl>
  </w:abstractNum>
  <w:abstractNum w:abstractNumId="8">
    <w:nsid w:val="4D7A7AFD"/>
    <w:multiLevelType w:val="singleLevel"/>
    <w:tmpl w:val="14DCC42C"/>
    <w:lvl w:ilvl="0">
      <w:start w:val="90"/>
      <w:numFmt w:val="bullet"/>
      <w:lvlText w:val="-"/>
      <w:lvlJc w:val="left"/>
      <w:pPr>
        <w:tabs>
          <w:tab w:val="num" w:pos="4695"/>
        </w:tabs>
        <w:ind w:left="4695" w:hanging="360"/>
      </w:pPr>
      <w:rPr>
        <w:rFonts w:hint="default"/>
      </w:rPr>
    </w:lvl>
  </w:abstractNum>
  <w:abstractNum w:abstractNumId="9">
    <w:nsid w:val="4ED5107D"/>
    <w:multiLevelType w:val="multilevel"/>
    <w:tmpl w:val="7FAA168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EF27096"/>
    <w:multiLevelType w:val="hybridMultilevel"/>
    <w:tmpl w:val="1AAEF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A55764"/>
    <w:multiLevelType w:val="hybridMultilevel"/>
    <w:tmpl w:val="9BD47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BA2984"/>
    <w:multiLevelType w:val="hybridMultilevel"/>
    <w:tmpl w:val="AF8AECC2"/>
    <w:lvl w:ilvl="0" w:tplc="0C487D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EA01DA"/>
    <w:multiLevelType w:val="singleLevel"/>
    <w:tmpl w:val="4F363B6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5"/>
  </w:num>
  <w:num w:numId="9">
    <w:abstractNumId w:val="1"/>
  </w:num>
  <w:num w:numId="10">
    <w:abstractNumId w:val="9"/>
  </w:num>
  <w:num w:numId="11">
    <w:abstractNumId w:val="7"/>
  </w:num>
  <w:num w:numId="12">
    <w:abstractNumId w:val="11"/>
  </w:num>
  <w:num w:numId="13">
    <w:abstractNumId w:val="10"/>
  </w:num>
  <w:num w:numId="14">
    <w:abstractNumId w:val="1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0E3A"/>
    <w:rsid w:val="00003D11"/>
    <w:rsid w:val="00004201"/>
    <w:rsid w:val="0000674D"/>
    <w:rsid w:val="00010628"/>
    <w:rsid w:val="00011898"/>
    <w:rsid w:val="000126F0"/>
    <w:rsid w:val="0001290D"/>
    <w:rsid w:val="0001644F"/>
    <w:rsid w:val="00022912"/>
    <w:rsid w:val="00022A12"/>
    <w:rsid w:val="000266DA"/>
    <w:rsid w:val="00043580"/>
    <w:rsid w:val="00050DFC"/>
    <w:rsid w:val="000512C6"/>
    <w:rsid w:val="00053496"/>
    <w:rsid w:val="00057C0D"/>
    <w:rsid w:val="00062C92"/>
    <w:rsid w:val="00070000"/>
    <w:rsid w:val="00071CDC"/>
    <w:rsid w:val="00072BA4"/>
    <w:rsid w:val="000730F4"/>
    <w:rsid w:val="00075EDD"/>
    <w:rsid w:val="00080DE4"/>
    <w:rsid w:val="00084770"/>
    <w:rsid w:val="000906C3"/>
    <w:rsid w:val="000922DD"/>
    <w:rsid w:val="00093F60"/>
    <w:rsid w:val="00097313"/>
    <w:rsid w:val="000A0283"/>
    <w:rsid w:val="000A0F8D"/>
    <w:rsid w:val="000A1865"/>
    <w:rsid w:val="000A19FD"/>
    <w:rsid w:val="000A1ED7"/>
    <w:rsid w:val="000A5D22"/>
    <w:rsid w:val="000B34BA"/>
    <w:rsid w:val="000B5F3F"/>
    <w:rsid w:val="000B6090"/>
    <w:rsid w:val="000C0D1F"/>
    <w:rsid w:val="000C4C5B"/>
    <w:rsid w:val="000C6F14"/>
    <w:rsid w:val="000D0CE2"/>
    <w:rsid w:val="000D3036"/>
    <w:rsid w:val="000D66A2"/>
    <w:rsid w:val="000D7308"/>
    <w:rsid w:val="000E3374"/>
    <w:rsid w:val="000E3E7A"/>
    <w:rsid w:val="000E4A5D"/>
    <w:rsid w:val="000E4F5A"/>
    <w:rsid w:val="000F032E"/>
    <w:rsid w:val="000F2DA2"/>
    <w:rsid w:val="000F3FCF"/>
    <w:rsid w:val="000F56F8"/>
    <w:rsid w:val="000F6802"/>
    <w:rsid w:val="00100A73"/>
    <w:rsid w:val="00102EAF"/>
    <w:rsid w:val="0010473F"/>
    <w:rsid w:val="00104D07"/>
    <w:rsid w:val="00110209"/>
    <w:rsid w:val="00114D2A"/>
    <w:rsid w:val="001212A9"/>
    <w:rsid w:val="0012584A"/>
    <w:rsid w:val="00125DD9"/>
    <w:rsid w:val="00130ED8"/>
    <w:rsid w:val="001318FD"/>
    <w:rsid w:val="001358F0"/>
    <w:rsid w:val="001369CE"/>
    <w:rsid w:val="00140D69"/>
    <w:rsid w:val="001469B6"/>
    <w:rsid w:val="0015375D"/>
    <w:rsid w:val="00153967"/>
    <w:rsid w:val="00157E36"/>
    <w:rsid w:val="00164F83"/>
    <w:rsid w:val="0016622D"/>
    <w:rsid w:val="001759EC"/>
    <w:rsid w:val="00181104"/>
    <w:rsid w:val="00183C86"/>
    <w:rsid w:val="00184357"/>
    <w:rsid w:val="001944F0"/>
    <w:rsid w:val="0019466B"/>
    <w:rsid w:val="001A0A49"/>
    <w:rsid w:val="001A2B3E"/>
    <w:rsid w:val="001A50F5"/>
    <w:rsid w:val="001B21D6"/>
    <w:rsid w:val="001B5325"/>
    <w:rsid w:val="001C00AF"/>
    <w:rsid w:val="001C2CCE"/>
    <w:rsid w:val="001C61D0"/>
    <w:rsid w:val="001C6604"/>
    <w:rsid w:val="001D6B59"/>
    <w:rsid w:val="001E54D7"/>
    <w:rsid w:val="001E6CB7"/>
    <w:rsid w:val="001F25AC"/>
    <w:rsid w:val="001F5181"/>
    <w:rsid w:val="001F73CF"/>
    <w:rsid w:val="00207C99"/>
    <w:rsid w:val="002109CE"/>
    <w:rsid w:val="0021601A"/>
    <w:rsid w:val="00224AA9"/>
    <w:rsid w:val="00224E56"/>
    <w:rsid w:val="00225FCA"/>
    <w:rsid w:val="0023675C"/>
    <w:rsid w:val="00242F91"/>
    <w:rsid w:val="00253AC3"/>
    <w:rsid w:val="00253E07"/>
    <w:rsid w:val="00253F02"/>
    <w:rsid w:val="00257B95"/>
    <w:rsid w:val="00263B17"/>
    <w:rsid w:val="00264C0E"/>
    <w:rsid w:val="002673F2"/>
    <w:rsid w:val="00271980"/>
    <w:rsid w:val="00271FF4"/>
    <w:rsid w:val="002767F8"/>
    <w:rsid w:val="0027722D"/>
    <w:rsid w:val="00281B29"/>
    <w:rsid w:val="002919E3"/>
    <w:rsid w:val="0029263B"/>
    <w:rsid w:val="002929ED"/>
    <w:rsid w:val="002A00E5"/>
    <w:rsid w:val="002A7E5F"/>
    <w:rsid w:val="002C29E7"/>
    <w:rsid w:val="002D2CE6"/>
    <w:rsid w:val="002D4F42"/>
    <w:rsid w:val="002E490D"/>
    <w:rsid w:val="002E59BC"/>
    <w:rsid w:val="002E7419"/>
    <w:rsid w:val="002F0964"/>
    <w:rsid w:val="00303973"/>
    <w:rsid w:val="0031177E"/>
    <w:rsid w:val="00315965"/>
    <w:rsid w:val="00317318"/>
    <w:rsid w:val="00320CBD"/>
    <w:rsid w:val="00324A13"/>
    <w:rsid w:val="00324B5C"/>
    <w:rsid w:val="00337E0A"/>
    <w:rsid w:val="00340B56"/>
    <w:rsid w:val="00343E9C"/>
    <w:rsid w:val="0034439D"/>
    <w:rsid w:val="00344D91"/>
    <w:rsid w:val="0034568B"/>
    <w:rsid w:val="0034744F"/>
    <w:rsid w:val="00347F9C"/>
    <w:rsid w:val="00350303"/>
    <w:rsid w:val="00351119"/>
    <w:rsid w:val="0035338C"/>
    <w:rsid w:val="0035338F"/>
    <w:rsid w:val="00371584"/>
    <w:rsid w:val="0037651A"/>
    <w:rsid w:val="0037695F"/>
    <w:rsid w:val="00380D31"/>
    <w:rsid w:val="00381B74"/>
    <w:rsid w:val="00382F37"/>
    <w:rsid w:val="003859C4"/>
    <w:rsid w:val="00390A17"/>
    <w:rsid w:val="00393F64"/>
    <w:rsid w:val="00394D56"/>
    <w:rsid w:val="00394F49"/>
    <w:rsid w:val="003A051E"/>
    <w:rsid w:val="003A3691"/>
    <w:rsid w:val="003A4B91"/>
    <w:rsid w:val="003A6AAC"/>
    <w:rsid w:val="003A7645"/>
    <w:rsid w:val="003C23A4"/>
    <w:rsid w:val="003C68E4"/>
    <w:rsid w:val="003C6B06"/>
    <w:rsid w:val="003D581A"/>
    <w:rsid w:val="003D7B87"/>
    <w:rsid w:val="003E1DD6"/>
    <w:rsid w:val="003E46F5"/>
    <w:rsid w:val="003E6F10"/>
    <w:rsid w:val="003F066E"/>
    <w:rsid w:val="003F38CD"/>
    <w:rsid w:val="003F4F7C"/>
    <w:rsid w:val="003F61AC"/>
    <w:rsid w:val="003F7167"/>
    <w:rsid w:val="004017FF"/>
    <w:rsid w:val="00407214"/>
    <w:rsid w:val="004112AA"/>
    <w:rsid w:val="0041269C"/>
    <w:rsid w:val="004133A8"/>
    <w:rsid w:val="00415932"/>
    <w:rsid w:val="00416C22"/>
    <w:rsid w:val="0041714D"/>
    <w:rsid w:val="004209D7"/>
    <w:rsid w:val="004220DD"/>
    <w:rsid w:val="0042667A"/>
    <w:rsid w:val="00426F08"/>
    <w:rsid w:val="0043357B"/>
    <w:rsid w:val="00435191"/>
    <w:rsid w:val="004367C5"/>
    <w:rsid w:val="004436F6"/>
    <w:rsid w:val="00450210"/>
    <w:rsid w:val="0045715D"/>
    <w:rsid w:val="0046296B"/>
    <w:rsid w:val="00466FFC"/>
    <w:rsid w:val="00474A84"/>
    <w:rsid w:val="00481682"/>
    <w:rsid w:val="00490E2D"/>
    <w:rsid w:val="004930EF"/>
    <w:rsid w:val="0049344E"/>
    <w:rsid w:val="00493AD5"/>
    <w:rsid w:val="00494723"/>
    <w:rsid w:val="004A3158"/>
    <w:rsid w:val="004A39A0"/>
    <w:rsid w:val="004A5EE0"/>
    <w:rsid w:val="004B3346"/>
    <w:rsid w:val="004B515A"/>
    <w:rsid w:val="004B54D9"/>
    <w:rsid w:val="004B58D7"/>
    <w:rsid w:val="004C5351"/>
    <w:rsid w:val="004C5DD1"/>
    <w:rsid w:val="004D60F5"/>
    <w:rsid w:val="004D6CB7"/>
    <w:rsid w:val="004E2A26"/>
    <w:rsid w:val="004E2B6C"/>
    <w:rsid w:val="004E2E2E"/>
    <w:rsid w:val="004E51B5"/>
    <w:rsid w:val="004E7196"/>
    <w:rsid w:val="004F1A79"/>
    <w:rsid w:val="004F6B51"/>
    <w:rsid w:val="004F7F65"/>
    <w:rsid w:val="0050023A"/>
    <w:rsid w:val="005021A1"/>
    <w:rsid w:val="005036C2"/>
    <w:rsid w:val="00504D75"/>
    <w:rsid w:val="005121D4"/>
    <w:rsid w:val="00514D00"/>
    <w:rsid w:val="00517AD2"/>
    <w:rsid w:val="00526EEA"/>
    <w:rsid w:val="00537C7E"/>
    <w:rsid w:val="00543B6C"/>
    <w:rsid w:val="00552FDB"/>
    <w:rsid w:val="005560F6"/>
    <w:rsid w:val="00556601"/>
    <w:rsid w:val="00556BD9"/>
    <w:rsid w:val="0056135E"/>
    <w:rsid w:val="0056453B"/>
    <w:rsid w:val="005741D1"/>
    <w:rsid w:val="00576659"/>
    <w:rsid w:val="0057798C"/>
    <w:rsid w:val="005915BA"/>
    <w:rsid w:val="00595158"/>
    <w:rsid w:val="005970AA"/>
    <w:rsid w:val="005A16EB"/>
    <w:rsid w:val="005A6D59"/>
    <w:rsid w:val="005B2836"/>
    <w:rsid w:val="005C0BC4"/>
    <w:rsid w:val="005C0D64"/>
    <w:rsid w:val="005C1ABC"/>
    <w:rsid w:val="005E0CA2"/>
    <w:rsid w:val="005E1C2B"/>
    <w:rsid w:val="005E2A24"/>
    <w:rsid w:val="005E323E"/>
    <w:rsid w:val="005E3C42"/>
    <w:rsid w:val="005E3D93"/>
    <w:rsid w:val="005F20DE"/>
    <w:rsid w:val="005F33D9"/>
    <w:rsid w:val="005F6571"/>
    <w:rsid w:val="006022CD"/>
    <w:rsid w:val="00606C38"/>
    <w:rsid w:val="00607DA1"/>
    <w:rsid w:val="00607FDB"/>
    <w:rsid w:val="00610676"/>
    <w:rsid w:val="0061073A"/>
    <w:rsid w:val="00610798"/>
    <w:rsid w:val="00622ED3"/>
    <w:rsid w:val="006305F4"/>
    <w:rsid w:val="00630D69"/>
    <w:rsid w:val="00636F1A"/>
    <w:rsid w:val="00644240"/>
    <w:rsid w:val="00647B9E"/>
    <w:rsid w:val="00647E6B"/>
    <w:rsid w:val="00650B42"/>
    <w:rsid w:val="00655A7A"/>
    <w:rsid w:val="00656671"/>
    <w:rsid w:val="00656F88"/>
    <w:rsid w:val="00670F9F"/>
    <w:rsid w:val="006720BD"/>
    <w:rsid w:val="00677420"/>
    <w:rsid w:val="00677BB6"/>
    <w:rsid w:val="006802A4"/>
    <w:rsid w:val="00681F2A"/>
    <w:rsid w:val="006901D1"/>
    <w:rsid w:val="006905CD"/>
    <w:rsid w:val="006930E1"/>
    <w:rsid w:val="006A2D08"/>
    <w:rsid w:val="006A49F2"/>
    <w:rsid w:val="006B5A24"/>
    <w:rsid w:val="006C144A"/>
    <w:rsid w:val="006C1A36"/>
    <w:rsid w:val="006C1E7C"/>
    <w:rsid w:val="006C4602"/>
    <w:rsid w:val="006C63D4"/>
    <w:rsid w:val="006D0375"/>
    <w:rsid w:val="006D225B"/>
    <w:rsid w:val="006E01AE"/>
    <w:rsid w:val="006E29C9"/>
    <w:rsid w:val="006E569C"/>
    <w:rsid w:val="006E571B"/>
    <w:rsid w:val="006F2A75"/>
    <w:rsid w:val="006F2DBC"/>
    <w:rsid w:val="006F54E9"/>
    <w:rsid w:val="00703596"/>
    <w:rsid w:val="00707BFA"/>
    <w:rsid w:val="00710622"/>
    <w:rsid w:val="0072451E"/>
    <w:rsid w:val="00725E26"/>
    <w:rsid w:val="0073642D"/>
    <w:rsid w:val="007442EA"/>
    <w:rsid w:val="00746DD4"/>
    <w:rsid w:val="00750C7E"/>
    <w:rsid w:val="00753EAC"/>
    <w:rsid w:val="007549EB"/>
    <w:rsid w:val="00770DA9"/>
    <w:rsid w:val="007741F1"/>
    <w:rsid w:val="0077495F"/>
    <w:rsid w:val="00787CCB"/>
    <w:rsid w:val="00793E31"/>
    <w:rsid w:val="00796642"/>
    <w:rsid w:val="007A67C3"/>
    <w:rsid w:val="007B21A9"/>
    <w:rsid w:val="007B2691"/>
    <w:rsid w:val="007B6746"/>
    <w:rsid w:val="007B7DEB"/>
    <w:rsid w:val="007C3ABE"/>
    <w:rsid w:val="007C41A1"/>
    <w:rsid w:val="007D086C"/>
    <w:rsid w:val="007D38D2"/>
    <w:rsid w:val="007D79A0"/>
    <w:rsid w:val="007E0667"/>
    <w:rsid w:val="007E1571"/>
    <w:rsid w:val="007F2725"/>
    <w:rsid w:val="00802380"/>
    <w:rsid w:val="0081019F"/>
    <w:rsid w:val="00813223"/>
    <w:rsid w:val="0081332B"/>
    <w:rsid w:val="008140DD"/>
    <w:rsid w:val="008153B5"/>
    <w:rsid w:val="00823A39"/>
    <w:rsid w:val="00824405"/>
    <w:rsid w:val="0082446C"/>
    <w:rsid w:val="0082571A"/>
    <w:rsid w:val="008414D5"/>
    <w:rsid w:val="00843A5C"/>
    <w:rsid w:val="00851115"/>
    <w:rsid w:val="00863688"/>
    <w:rsid w:val="0086406F"/>
    <w:rsid w:val="008655A5"/>
    <w:rsid w:val="00866C86"/>
    <w:rsid w:val="00870335"/>
    <w:rsid w:val="008719BB"/>
    <w:rsid w:val="00874E5C"/>
    <w:rsid w:val="00877B38"/>
    <w:rsid w:val="00882D72"/>
    <w:rsid w:val="00887056"/>
    <w:rsid w:val="0088714E"/>
    <w:rsid w:val="008931DE"/>
    <w:rsid w:val="0089495B"/>
    <w:rsid w:val="00897EC8"/>
    <w:rsid w:val="008A0E89"/>
    <w:rsid w:val="008A595F"/>
    <w:rsid w:val="008B0244"/>
    <w:rsid w:val="008B24A4"/>
    <w:rsid w:val="008B2B3F"/>
    <w:rsid w:val="008B55AA"/>
    <w:rsid w:val="008B60CC"/>
    <w:rsid w:val="008B682C"/>
    <w:rsid w:val="008C1B4F"/>
    <w:rsid w:val="008D1AED"/>
    <w:rsid w:val="008D4570"/>
    <w:rsid w:val="008D634F"/>
    <w:rsid w:val="008E02DE"/>
    <w:rsid w:val="008E0BD0"/>
    <w:rsid w:val="008E29ED"/>
    <w:rsid w:val="008E3222"/>
    <w:rsid w:val="008E4203"/>
    <w:rsid w:val="008E4469"/>
    <w:rsid w:val="008F1B80"/>
    <w:rsid w:val="008F38D0"/>
    <w:rsid w:val="008F52FE"/>
    <w:rsid w:val="008F5764"/>
    <w:rsid w:val="008F5953"/>
    <w:rsid w:val="00900325"/>
    <w:rsid w:val="00904FC0"/>
    <w:rsid w:val="009057B7"/>
    <w:rsid w:val="009305E0"/>
    <w:rsid w:val="0093164A"/>
    <w:rsid w:val="0093377C"/>
    <w:rsid w:val="009379DC"/>
    <w:rsid w:val="009429E6"/>
    <w:rsid w:val="009453A7"/>
    <w:rsid w:val="009458FA"/>
    <w:rsid w:val="00945FB0"/>
    <w:rsid w:val="00953195"/>
    <w:rsid w:val="00965D7D"/>
    <w:rsid w:val="009814E4"/>
    <w:rsid w:val="00983F81"/>
    <w:rsid w:val="00987330"/>
    <w:rsid w:val="00991A36"/>
    <w:rsid w:val="0099659A"/>
    <w:rsid w:val="009B1218"/>
    <w:rsid w:val="009B6941"/>
    <w:rsid w:val="009B6A1F"/>
    <w:rsid w:val="009C6A54"/>
    <w:rsid w:val="009D1351"/>
    <w:rsid w:val="009D1CDD"/>
    <w:rsid w:val="009D47C8"/>
    <w:rsid w:val="009D4BD1"/>
    <w:rsid w:val="009E2181"/>
    <w:rsid w:val="009E424D"/>
    <w:rsid w:val="009E5972"/>
    <w:rsid w:val="00A006AA"/>
    <w:rsid w:val="00A07836"/>
    <w:rsid w:val="00A117F7"/>
    <w:rsid w:val="00A11F91"/>
    <w:rsid w:val="00A1514C"/>
    <w:rsid w:val="00A17D2D"/>
    <w:rsid w:val="00A26D0A"/>
    <w:rsid w:val="00A31E39"/>
    <w:rsid w:val="00A3397F"/>
    <w:rsid w:val="00A347A0"/>
    <w:rsid w:val="00A419C2"/>
    <w:rsid w:val="00A43222"/>
    <w:rsid w:val="00A453D8"/>
    <w:rsid w:val="00A47D4D"/>
    <w:rsid w:val="00A510EF"/>
    <w:rsid w:val="00A532B8"/>
    <w:rsid w:val="00A5419E"/>
    <w:rsid w:val="00A6434F"/>
    <w:rsid w:val="00A6737E"/>
    <w:rsid w:val="00A7004C"/>
    <w:rsid w:val="00A70845"/>
    <w:rsid w:val="00A710AF"/>
    <w:rsid w:val="00A756D8"/>
    <w:rsid w:val="00A93FC2"/>
    <w:rsid w:val="00AA208D"/>
    <w:rsid w:val="00AA326E"/>
    <w:rsid w:val="00AB323E"/>
    <w:rsid w:val="00AB6ECF"/>
    <w:rsid w:val="00AB7FC6"/>
    <w:rsid w:val="00AC2ECB"/>
    <w:rsid w:val="00AE46A4"/>
    <w:rsid w:val="00AE7EEE"/>
    <w:rsid w:val="00AF0F17"/>
    <w:rsid w:val="00AF72A3"/>
    <w:rsid w:val="00B13B6F"/>
    <w:rsid w:val="00B154F3"/>
    <w:rsid w:val="00B20367"/>
    <w:rsid w:val="00B21C21"/>
    <w:rsid w:val="00B26186"/>
    <w:rsid w:val="00B27F22"/>
    <w:rsid w:val="00B3289B"/>
    <w:rsid w:val="00B35ABE"/>
    <w:rsid w:val="00B36834"/>
    <w:rsid w:val="00B4293F"/>
    <w:rsid w:val="00B434EE"/>
    <w:rsid w:val="00B43638"/>
    <w:rsid w:val="00B44933"/>
    <w:rsid w:val="00B4772B"/>
    <w:rsid w:val="00B57665"/>
    <w:rsid w:val="00B62952"/>
    <w:rsid w:val="00B66B6A"/>
    <w:rsid w:val="00B75D45"/>
    <w:rsid w:val="00B77BF0"/>
    <w:rsid w:val="00B80C2F"/>
    <w:rsid w:val="00B83CC6"/>
    <w:rsid w:val="00B85FA7"/>
    <w:rsid w:val="00B90128"/>
    <w:rsid w:val="00BA21DD"/>
    <w:rsid w:val="00BA3515"/>
    <w:rsid w:val="00BA3543"/>
    <w:rsid w:val="00BA51A7"/>
    <w:rsid w:val="00BB049E"/>
    <w:rsid w:val="00BB1BFE"/>
    <w:rsid w:val="00BB7692"/>
    <w:rsid w:val="00BC0078"/>
    <w:rsid w:val="00BD0C97"/>
    <w:rsid w:val="00BD1570"/>
    <w:rsid w:val="00BD199E"/>
    <w:rsid w:val="00BD4A22"/>
    <w:rsid w:val="00BD4B21"/>
    <w:rsid w:val="00BE27D3"/>
    <w:rsid w:val="00BE5CC0"/>
    <w:rsid w:val="00BF040B"/>
    <w:rsid w:val="00BF2D50"/>
    <w:rsid w:val="00BF57E1"/>
    <w:rsid w:val="00C07D81"/>
    <w:rsid w:val="00C11748"/>
    <w:rsid w:val="00C176AA"/>
    <w:rsid w:val="00C252FD"/>
    <w:rsid w:val="00C302DE"/>
    <w:rsid w:val="00C30946"/>
    <w:rsid w:val="00C36FFF"/>
    <w:rsid w:val="00C40A84"/>
    <w:rsid w:val="00C46053"/>
    <w:rsid w:val="00C56023"/>
    <w:rsid w:val="00C62AAE"/>
    <w:rsid w:val="00C631A0"/>
    <w:rsid w:val="00C7172E"/>
    <w:rsid w:val="00C72948"/>
    <w:rsid w:val="00C72C60"/>
    <w:rsid w:val="00C73E71"/>
    <w:rsid w:val="00C87983"/>
    <w:rsid w:val="00C95267"/>
    <w:rsid w:val="00C97262"/>
    <w:rsid w:val="00CA71E9"/>
    <w:rsid w:val="00CB1FE2"/>
    <w:rsid w:val="00CB2824"/>
    <w:rsid w:val="00CB33BB"/>
    <w:rsid w:val="00CC3553"/>
    <w:rsid w:val="00CD0C32"/>
    <w:rsid w:val="00CE0689"/>
    <w:rsid w:val="00CE1D75"/>
    <w:rsid w:val="00CE3092"/>
    <w:rsid w:val="00CF20FD"/>
    <w:rsid w:val="00D049BE"/>
    <w:rsid w:val="00D075D3"/>
    <w:rsid w:val="00D10439"/>
    <w:rsid w:val="00D12424"/>
    <w:rsid w:val="00D21CC8"/>
    <w:rsid w:val="00D21D88"/>
    <w:rsid w:val="00D33B7F"/>
    <w:rsid w:val="00D35DDB"/>
    <w:rsid w:val="00D36B66"/>
    <w:rsid w:val="00D402D1"/>
    <w:rsid w:val="00D4058F"/>
    <w:rsid w:val="00D41F8B"/>
    <w:rsid w:val="00D425B5"/>
    <w:rsid w:val="00D50F38"/>
    <w:rsid w:val="00D53E0F"/>
    <w:rsid w:val="00D55459"/>
    <w:rsid w:val="00D575F3"/>
    <w:rsid w:val="00D60362"/>
    <w:rsid w:val="00D62DD9"/>
    <w:rsid w:val="00D64F3A"/>
    <w:rsid w:val="00D66A0B"/>
    <w:rsid w:val="00D701A6"/>
    <w:rsid w:val="00D75AE2"/>
    <w:rsid w:val="00D75C58"/>
    <w:rsid w:val="00D82AAA"/>
    <w:rsid w:val="00D84BB2"/>
    <w:rsid w:val="00D9416E"/>
    <w:rsid w:val="00D94863"/>
    <w:rsid w:val="00D94BB2"/>
    <w:rsid w:val="00DA141A"/>
    <w:rsid w:val="00DA230D"/>
    <w:rsid w:val="00DA4E4D"/>
    <w:rsid w:val="00DB4E81"/>
    <w:rsid w:val="00DB6436"/>
    <w:rsid w:val="00DC31CE"/>
    <w:rsid w:val="00DD0E6D"/>
    <w:rsid w:val="00DD18CA"/>
    <w:rsid w:val="00DE209D"/>
    <w:rsid w:val="00DE6658"/>
    <w:rsid w:val="00DE7641"/>
    <w:rsid w:val="00DF0B9E"/>
    <w:rsid w:val="00DF4942"/>
    <w:rsid w:val="00DF5B4B"/>
    <w:rsid w:val="00DF703D"/>
    <w:rsid w:val="00E0160C"/>
    <w:rsid w:val="00E0173B"/>
    <w:rsid w:val="00E025B5"/>
    <w:rsid w:val="00E0317C"/>
    <w:rsid w:val="00E03F79"/>
    <w:rsid w:val="00E05139"/>
    <w:rsid w:val="00E13078"/>
    <w:rsid w:val="00E1572F"/>
    <w:rsid w:val="00E15852"/>
    <w:rsid w:val="00E16811"/>
    <w:rsid w:val="00E16F58"/>
    <w:rsid w:val="00E22F35"/>
    <w:rsid w:val="00E30491"/>
    <w:rsid w:val="00E528F0"/>
    <w:rsid w:val="00E61429"/>
    <w:rsid w:val="00E632BD"/>
    <w:rsid w:val="00E703D6"/>
    <w:rsid w:val="00E7382B"/>
    <w:rsid w:val="00E7495A"/>
    <w:rsid w:val="00E74FF7"/>
    <w:rsid w:val="00E76944"/>
    <w:rsid w:val="00E773B7"/>
    <w:rsid w:val="00E84120"/>
    <w:rsid w:val="00E84441"/>
    <w:rsid w:val="00E85601"/>
    <w:rsid w:val="00E906A8"/>
    <w:rsid w:val="00E9506B"/>
    <w:rsid w:val="00EA0F6A"/>
    <w:rsid w:val="00EA7516"/>
    <w:rsid w:val="00EB656D"/>
    <w:rsid w:val="00EB7D13"/>
    <w:rsid w:val="00EB7F96"/>
    <w:rsid w:val="00ED21CF"/>
    <w:rsid w:val="00ED2DE0"/>
    <w:rsid w:val="00ED3469"/>
    <w:rsid w:val="00ED3CEE"/>
    <w:rsid w:val="00ED6969"/>
    <w:rsid w:val="00ED6BF7"/>
    <w:rsid w:val="00ED7986"/>
    <w:rsid w:val="00EE57DE"/>
    <w:rsid w:val="00EF023A"/>
    <w:rsid w:val="00EF0E3A"/>
    <w:rsid w:val="00EF0FFF"/>
    <w:rsid w:val="00EF2F29"/>
    <w:rsid w:val="00EF50EB"/>
    <w:rsid w:val="00EF56B3"/>
    <w:rsid w:val="00EF6159"/>
    <w:rsid w:val="00EF731A"/>
    <w:rsid w:val="00F03D29"/>
    <w:rsid w:val="00F04710"/>
    <w:rsid w:val="00F10F2D"/>
    <w:rsid w:val="00F13EC7"/>
    <w:rsid w:val="00F1507E"/>
    <w:rsid w:val="00F15C60"/>
    <w:rsid w:val="00F20987"/>
    <w:rsid w:val="00F31C20"/>
    <w:rsid w:val="00F3727D"/>
    <w:rsid w:val="00F45527"/>
    <w:rsid w:val="00F457A8"/>
    <w:rsid w:val="00F466D1"/>
    <w:rsid w:val="00F5004F"/>
    <w:rsid w:val="00F52ED3"/>
    <w:rsid w:val="00F62D95"/>
    <w:rsid w:val="00F66659"/>
    <w:rsid w:val="00F7096A"/>
    <w:rsid w:val="00F73639"/>
    <w:rsid w:val="00F73AF4"/>
    <w:rsid w:val="00F77F3A"/>
    <w:rsid w:val="00F86B21"/>
    <w:rsid w:val="00F93632"/>
    <w:rsid w:val="00FA457E"/>
    <w:rsid w:val="00FB54F2"/>
    <w:rsid w:val="00FB7476"/>
    <w:rsid w:val="00FC0E33"/>
    <w:rsid w:val="00FC1DD7"/>
    <w:rsid w:val="00FC2B64"/>
    <w:rsid w:val="00FC3B5A"/>
    <w:rsid w:val="00FC5F3E"/>
    <w:rsid w:val="00FD45D0"/>
    <w:rsid w:val="00FD6E4C"/>
    <w:rsid w:val="00FD72F0"/>
    <w:rsid w:val="00FD73F1"/>
    <w:rsid w:val="00FE2CFB"/>
    <w:rsid w:val="00FE7C54"/>
    <w:rsid w:val="00FF1DA0"/>
    <w:rsid w:val="00FF30A3"/>
    <w:rsid w:val="00FF3E57"/>
    <w:rsid w:val="00FF5F30"/>
    <w:rsid w:val="00FF6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F2D50"/>
  </w:style>
  <w:style w:type="paragraph" w:styleId="1">
    <w:name w:val="heading 1"/>
    <w:basedOn w:val="a0"/>
    <w:next w:val="a0"/>
    <w:qFormat/>
    <w:rsid w:val="00BF2D50"/>
    <w:pPr>
      <w:keepNext/>
      <w:spacing w:line="360" w:lineRule="auto"/>
      <w:jc w:val="both"/>
      <w:outlineLvl w:val="0"/>
    </w:pPr>
    <w:rPr>
      <w:b/>
      <w:sz w:val="24"/>
    </w:rPr>
  </w:style>
  <w:style w:type="paragraph" w:styleId="2">
    <w:name w:val="heading 2"/>
    <w:basedOn w:val="a0"/>
    <w:next w:val="a0"/>
    <w:qFormat/>
    <w:rsid w:val="00BF2D50"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BF2D50"/>
    <w:pPr>
      <w:keepNext/>
      <w:widowControl w:val="0"/>
      <w:autoSpaceDE w:val="0"/>
      <w:autoSpaceDN w:val="0"/>
      <w:adjustRightInd w:val="0"/>
      <w:outlineLvl w:val="2"/>
    </w:pPr>
    <w:rPr>
      <w:b/>
      <w:bCs/>
      <w:sz w:val="28"/>
      <w:szCs w:val="22"/>
    </w:rPr>
  </w:style>
  <w:style w:type="paragraph" w:styleId="4">
    <w:name w:val="heading 4"/>
    <w:basedOn w:val="a0"/>
    <w:next w:val="a0"/>
    <w:qFormat/>
    <w:rsid w:val="00BF2D50"/>
    <w:pPr>
      <w:keepNext/>
      <w:autoSpaceDE w:val="0"/>
      <w:autoSpaceDN w:val="0"/>
      <w:adjustRightInd w:val="0"/>
      <w:ind w:firstLine="709"/>
      <w:outlineLvl w:val="3"/>
    </w:pPr>
    <w:rPr>
      <w:rFonts w:eastAsia="MT Extra"/>
      <w:b/>
      <w:bCs/>
      <w:sz w:val="24"/>
    </w:rPr>
  </w:style>
  <w:style w:type="paragraph" w:styleId="5">
    <w:name w:val="heading 5"/>
    <w:basedOn w:val="a0"/>
    <w:next w:val="a0"/>
    <w:qFormat/>
    <w:rsid w:val="00BF2D50"/>
    <w:pPr>
      <w:keepNext/>
      <w:jc w:val="center"/>
      <w:outlineLvl w:val="4"/>
    </w:pPr>
    <w:rPr>
      <w:sz w:val="24"/>
    </w:rPr>
  </w:style>
  <w:style w:type="paragraph" w:styleId="6">
    <w:name w:val="heading 6"/>
    <w:basedOn w:val="a0"/>
    <w:next w:val="a0"/>
    <w:qFormat/>
    <w:rsid w:val="00BF2D50"/>
    <w:pPr>
      <w:keepNext/>
      <w:widowControl w:val="0"/>
      <w:jc w:val="center"/>
      <w:outlineLvl w:val="5"/>
    </w:pPr>
    <w:rPr>
      <w:rFonts w:ascii="Arial" w:hAnsi="Arial"/>
      <w:b/>
      <w:snapToGrid w:val="0"/>
      <w:color w:val="000000"/>
      <w:sz w:val="16"/>
    </w:rPr>
  </w:style>
  <w:style w:type="paragraph" w:styleId="7">
    <w:name w:val="heading 7"/>
    <w:basedOn w:val="a0"/>
    <w:next w:val="a0"/>
    <w:qFormat/>
    <w:rsid w:val="00BF2D50"/>
    <w:pPr>
      <w:keepNext/>
      <w:widowControl w:val="0"/>
      <w:jc w:val="right"/>
      <w:outlineLvl w:val="6"/>
    </w:pPr>
    <w:rPr>
      <w:b/>
      <w:bCs/>
      <w:iCs/>
      <w:u w:val="single"/>
    </w:rPr>
  </w:style>
  <w:style w:type="paragraph" w:styleId="8">
    <w:name w:val="heading 8"/>
    <w:basedOn w:val="a0"/>
    <w:next w:val="a0"/>
    <w:qFormat/>
    <w:rsid w:val="00BF2D50"/>
    <w:pPr>
      <w:keepNext/>
      <w:jc w:val="center"/>
      <w:outlineLvl w:val="7"/>
    </w:pPr>
    <w:rPr>
      <w:rFonts w:ascii="Arial CYR" w:hAnsi="Arial CYR"/>
      <w:b/>
      <w:bCs/>
    </w:rPr>
  </w:style>
  <w:style w:type="paragraph" w:styleId="9">
    <w:name w:val="heading 9"/>
    <w:basedOn w:val="a0"/>
    <w:next w:val="a0"/>
    <w:qFormat/>
    <w:rsid w:val="00BF2D50"/>
    <w:pPr>
      <w:keepNext/>
      <w:outlineLvl w:val="8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BF2D50"/>
    <w:pPr>
      <w:tabs>
        <w:tab w:val="center" w:pos="4536"/>
        <w:tab w:val="right" w:pos="9072"/>
      </w:tabs>
    </w:pPr>
    <w:rPr>
      <w:sz w:val="22"/>
    </w:rPr>
  </w:style>
  <w:style w:type="paragraph" w:styleId="a6">
    <w:name w:val="Body Text"/>
    <w:basedOn w:val="a0"/>
    <w:link w:val="a7"/>
    <w:rsid w:val="00BF2D50"/>
    <w:rPr>
      <w:sz w:val="28"/>
    </w:rPr>
  </w:style>
  <w:style w:type="paragraph" w:customStyle="1" w:styleId="FR1">
    <w:name w:val="FR1"/>
    <w:rsid w:val="00BF2D50"/>
    <w:pPr>
      <w:spacing w:line="420" w:lineRule="auto"/>
      <w:ind w:firstLine="520"/>
    </w:pPr>
    <w:rPr>
      <w:rFonts w:ascii="MT Extra" w:eastAsia="MT Extra" w:hAnsi="MT Extra"/>
      <w:snapToGrid w:val="0"/>
      <w:sz w:val="16"/>
    </w:rPr>
  </w:style>
  <w:style w:type="paragraph" w:styleId="a8">
    <w:name w:val="Normal (Web)"/>
    <w:basedOn w:val="a0"/>
    <w:rsid w:val="00BF2D50"/>
    <w:pPr>
      <w:spacing w:before="100" w:beforeAutospacing="1" w:after="100" w:afterAutospacing="1"/>
      <w:jc w:val="both"/>
    </w:pPr>
    <w:rPr>
      <w:rFonts w:ascii="Verdana" w:hAnsi="Verdana"/>
      <w:color w:val="030303"/>
    </w:rPr>
  </w:style>
  <w:style w:type="paragraph" w:customStyle="1" w:styleId="FR3">
    <w:name w:val="FR3"/>
    <w:rsid w:val="00BF2D50"/>
    <w:pPr>
      <w:widowControl w:val="0"/>
      <w:autoSpaceDE w:val="0"/>
      <w:autoSpaceDN w:val="0"/>
      <w:adjustRightInd w:val="0"/>
      <w:spacing w:before="40"/>
      <w:ind w:left="5120"/>
    </w:pPr>
    <w:rPr>
      <w:sz w:val="12"/>
      <w:szCs w:val="12"/>
    </w:rPr>
  </w:style>
  <w:style w:type="paragraph" w:styleId="a9">
    <w:name w:val="header"/>
    <w:basedOn w:val="a0"/>
    <w:rsid w:val="00BF2D50"/>
    <w:pPr>
      <w:tabs>
        <w:tab w:val="center" w:pos="4677"/>
        <w:tab w:val="right" w:pos="9355"/>
      </w:tabs>
    </w:pPr>
    <w:rPr>
      <w:sz w:val="24"/>
    </w:rPr>
  </w:style>
  <w:style w:type="paragraph" w:styleId="aa">
    <w:name w:val="Plain Text"/>
    <w:basedOn w:val="a0"/>
    <w:rsid w:val="00BF2D50"/>
    <w:pPr>
      <w:widowControl w:val="0"/>
    </w:pPr>
    <w:rPr>
      <w:rFonts w:ascii="Courier New" w:hAnsi="Courier New" w:cs="Arial"/>
      <w:snapToGrid w:val="0"/>
      <w:szCs w:val="22"/>
    </w:rPr>
  </w:style>
  <w:style w:type="paragraph" w:styleId="20">
    <w:name w:val="Body Text 2"/>
    <w:basedOn w:val="a0"/>
    <w:link w:val="21"/>
    <w:rsid w:val="00BF2D50"/>
    <w:pPr>
      <w:jc w:val="both"/>
    </w:pPr>
    <w:rPr>
      <w:sz w:val="22"/>
      <w:szCs w:val="22"/>
    </w:rPr>
  </w:style>
  <w:style w:type="paragraph" w:styleId="ab">
    <w:name w:val="Title"/>
    <w:basedOn w:val="a0"/>
    <w:link w:val="ac"/>
    <w:qFormat/>
    <w:rsid w:val="00BF2D50"/>
    <w:pPr>
      <w:jc w:val="center"/>
    </w:pPr>
    <w:rPr>
      <w:b/>
      <w:bCs/>
      <w:sz w:val="24"/>
      <w:szCs w:val="24"/>
    </w:rPr>
  </w:style>
  <w:style w:type="paragraph" w:styleId="ad">
    <w:name w:val="Document Map"/>
    <w:basedOn w:val="a0"/>
    <w:semiHidden/>
    <w:rsid w:val="00BF2D50"/>
    <w:pPr>
      <w:shd w:val="clear" w:color="auto" w:fill="000080"/>
    </w:pPr>
    <w:rPr>
      <w:rFonts w:ascii="Tahoma" w:hAnsi="Tahoma"/>
    </w:rPr>
  </w:style>
  <w:style w:type="paragraph" w:styleId="30">
    <w:name w:val="Body Text 3"/>
    <w:basedOn w:val="a0"/>
    <w:rsid w:val="00BF2D50"/>
    <w:pPr>
      <w:jc w:val="center"/>
    </w:pPr>
    <w:rPr>
      <w:b/>
      <w:sz w:val="28"/>
    </w:rPr>
  </w:style>
  <w:style w:type="character" w:styleId="ae">
    <w:name w:val="Hyperlink"/>
    <w:rsid w:val="00BF2D50"/>
    <w:rPr>
      <w:color w:val="0000FF"/>
      <w:u w:val="single"/>
    </w:rPr>
  </w:style>
  <w:style w:type="character" w:styleId="af">
    <w:name w:val="FollowedHyperlink"/>
    <w:rsid w:val="00BF2D50"/>
    <w:rPr>
      <w:color w:val="800080"/>
      <w:u w:val="single"/>
    </w:rPr>
  </w:style>
  <w:style w:type="paragraph" w:customStyle="1" w:styleId="xl24">
    <w:name w:val="xl24"/>
    <w:basedOn w:val="a0"/>
    <w:rsid w:val="00BF2D5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5">
    <w:name w:val="xl25"/>
    <w:basedOn w:val="a0"/>
    <w:rsid w:val="00BF2D5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6">
    <w:name w:val="xl26"/>
    <w:basedOn w:val="a0"/>
    <w:rsid w:val="00BF2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7">
    <w:name w:val="xl27"/>
    <w:basedOn w:val="a0"/>
    <w:rsid w:val="00BF2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8">
    <w:name w:val="xl28"/>
    <w:basedOn w:val="a0"/>
    <w:rsid w:val="00BF2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4"/>
      <w:szCs w:val="24"/>
      <w:lang w:val="en-US" w:eastAsia="en-US"/>
    </w:rPr>
  </w:style>
  <w:style w:type="paragraph" w:customStyle="1" w:styleId="xl29">
    <w:name w:val="xl29"/>
    <w:basedOn w:val="a0"/>
    <w:rsid w:val="00BF2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styleId="af0">
    <w:name w:val="caption"/>
    <w:basedOn w:val="a0"/>
    <w:qFormat/>
    <w:rsid w:val="00BF2D50"/>
    <w:pPr>
      <w:jc w:val="center"/>
    </w:pPr>
    <w:rPr>
      <w:b/>
      <w:sz w:val="28"/>
    </w:rPr>
  </w:style>
  <w:style w:type="paragraph" w:styleId="af1">
    <w:name w:val="Body Text Indent"/>
    <w:basedOn w:val="a0"/>
    <w:rsid w:val="00BF2D50"/>
    <w:pPr>
      <w:ind w:firstLine="567"/>
      <w:jc w:val="both"/>
    </w:pPr>
    <w:rPr>
      <w:b/>
      <w:bCs/>
      <w:sz w:val="24"/>
    </w:rPr>
  </w:style>
  <w:style w:type="paragraph" w:styleId="22">
    <w:name w:val="Body Text Indent 2"/>
    <w:basedOn w:val="a0"/>
    <w:rsid w:val="00BF2D50"/>
    <w:pPr>
      <w:ind w:firstLine="720"/>
      <w:jc w:val="both"/>
    </w:pPr>
    <w:rPr>
      <w:sz w:val="28"/>
    </w:rPr>
  </w:style>
  <w:style w:type="character" w:styleId="af2">
    <w:name w:val="Strong"/>
    <w:qFormat/>
    <w:rsid w:val="00BF2D50"/>
    <w:rPr>
      <w:b/>
      <w:bCs/>
    </w:rPr>
  </w:style>
  <w:style w:type="paragraph" w:customStyle="1" w:styleId="font0">
    <w:name w:val="font0"/>
    <w:basedOn w:val="a0"/>
    <w:rsid w:val="00BF2D50"/>
    <w:pPr>
      <w:spacing w:before="100" w:beforeAutospacing="1" w:after="100" w:afterAutospacing="1"/>
    </w:pPr>
    <w:rPr>
      <w:rFonts w:ascii="Arial CYR" w:eastAsia="Arial Unicode MS" w:hAnsi="Arial CYR" w:cs="Arial Unicode MS"/>
      <w:lang w:val="en-US" w:eastAsia="en-US"/>
    </w:rPr>
  </w:style>
  <w:style w:type="paragraph" w:styleId="31">
    <w:name w:val="Body Text Indent 3"/>
    <w:basedOn w:val="a0"/>
    <w:rsid w:val="00BF2D50"/>
    <w:pPr>
      <w:widowControl w:val="0"/>
      <w:autoSpaceDE w:val="0"/>
      <w:autoSpaceDN w:val="0"/>
      <w:adjustRightInd w:val="0"/>
      <w:ind w:firstLine="1134"/>
      <w:jc w:val="both"/>
    </w:pPr>
    <w:rPr>
      <w:sz w:val="22"/>
      <w:szCs w:val="24"/>
    </w:rPr>
  </w:style>
  <w:style w:type="paragraph" w:customStyle="1" w:styleId="ConsPlusNonformat">
    <w:name w:val="ConsPlusNonformat"/>
    <w:rsid w:val="000700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har">
    <w:name w:val="Char"/>
    <w:basedOn w:val="a0"/>
    <w:rsid w:val="006E569C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">
    <w:name w:val="List Number"/>
    <w:basedOn w:val="a0"/>
    <w:rsid w:val="00504D75"/>
    <w:pPr>
      <w:numPr>
        <w:numId w:val="4"/>
      </w:numPr>
    </w:pPr>
    <w:rPr>
      <w:sz w:val="24"/>
      <w:szCs w:val="24"/>
    </w:rPr>
  </w:style>
  <w:style w:type="character" w:customStyle="1" w:styleId="a5">
    <w:name w:val="Нижний колонтитул Знак"/>
    <w:link w:val="a4"/>
    <w:uiPriority w:val="99"/>
    <w:rsid w:val="008E29ED"/>
    <w:rPr>
      <w:sz w:val="22"/>
    </w:rPr>
  </w:style>
  <w:style w:type="paragraph" w:customStyle="1" w:styleId="32">
    <w:name w:val="заголовок 3"/>
    <w:basedOn w:val="a0"/>
    <w:next w:val="a0"/>
    <w:rsid w:val="0073642D"/>
    <w:pPr>
      <w:keepNext/>
      <w:autoSpaceDE w:val="0"/>
      <w:autoSpaceDN w:val="0"/>
      <w:spacing w:line="240" w:lineRule="atLeast"/>
    </w:pPr>
    <w:rPr>
      <w:b/>
      <w:bCs/>
      <w:szCs w:val="24"/>
      <w:lang w:val="en-US"/>
    </w:rPr>
  </w:style>
  <w:style w:type="character" w:customStyle="1" w:styleId="ac">
    <w:name w:val="Название Знак"/>
    <w:link w:val="ab"/>
    <w:rsid w:val="002919E3"/>
    <w:rPr>
      <w:b/>
      <w:bCs/>
      <w:sz w:val="24"/>
      <w:szCs w:val="24"/>
    </w:rPr>
  </w:style>
  <w:style w:type="character" w:customStyle="1" w:styleId="a7">
    <w:name w:val="Основной текст Знак"/>
    <w:link w:val="a6"/>
    <w:rsid w:val="00636F1A"/>
    <w:rPr>
      <w:sz w:val="28"/>
    </w:rPr>
  </w:style>
  <w:style w:type="paragraph" w:styleId="af3">
    <w:name w:val="footnote text"/>
    <w:basedOn w:val="a0"/>
    <w:link w:val="af4"/>
    <w:rsid w:val="005E2A24"/>
  </w:style>
  <w:style w:type="character" w:customStyle="1" w:styleId="af4">
    <w:name w:val="Текст сноски Знак"/>
    <w:basedOn w:val="a1"/>
    <w:link w:val="af3"/>
    <w:rsid w:val="005E2A24"/>
  </w:style>
  <w:style w:type="character" w:styleId="af5">
    <w:name w:val="footnote reference"/>
    <w:rsid w:val="005E2A24"/>
    <w:rPr>
      <w:vertAlign w:val="superscript"/>
    </w:rPr>
  </w:style>
  <w:style w:type="character" w:customStyle="1" w:styleId="21">
    <w:name w:val="Основной текст 2 Знак"/>
    <w:link w:val="20"/>
    <w:rsid w:val="00EF50EB"/>
    <w:rPr>
      <w:sz w:val="22"/>
      <w:szCs w:val="22"/>
    </w:rPr>
  </w:style>
  <w:style w:type="paragraph" w:customStyle="1" w:styleId="s1">
    <w:name w:val="s_1"/>
    <w:basedOn w:val="a0"/>
    <w:rsid w:val="00514D00"/>
    <w:pPr>
      <w:spacing w:before="100" w:beforeAutospacing="1" w:after="100" w:afterAutospacing="1"/>
    </w:pPr>
    <w:rPr>
      <w:sz w:val="24"/>
      <w:szCs w:val="24"/>
    </w:rPr>
  </w:style>
  <w:style w:type="table" w:styleId="af6">
    <w:name w:val="Table Grid"/>
    <w:basedOn w:val="a2"/>
    <w:uiPriority w:val="59"/>
    <w:rsid w:val="001759E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0"/>
    <w:uiPriority w:val="34"/>
    <w:qFormat/>
    <w:rsid w:val="008E0B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Абзац списка1"/>
    <w:basedOn w:val="a0"/>
    <w:rsid w:val="0099659A"/>
    <w:pPr>
      <w:suppressAutoHyphens/>
      <w:ind w:left="720" w:firstLine="709"/>
      <w:contextualSpacing/>
      <w:jc w:val="both"/>
    </w:pPr>
    <w:rPr>
      <w:rFonts w:cs="Calibri"/>
      <w:sz w:val="24"/>
      <w:szCs w:val="24"/>
      <w:lang w:eastAsia="ar-SA"/>
    </w:rPr>
  </w:style>
  <w:style w:type="character" w:customStyle="1" w:styleId="apple-style-span">
    <w:name w:val="apple-style-span"/>
    <w:basedOn w:val="a1"/>
    <w:rsid w:val="009965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3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and2015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055;&#1088;&#1077;&#1076;&#1083;&#1086;&#1078;&#1077;&#1085;&#1080;&#1077;%20&#1076;&#1077;&#1083;&#1072;&#1090;&#1100;%20&#1086;&#1092;&#1077;&#1088;&#1090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B21D572-2D32-488F-A026-49236D8DB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Предложение делать оферты</Template>
  <TotalTime>187</TotalTime>
  <Pages>10</Pages>
  <Words>4643</Words>
  <Characters>34676</Characters>
  <Application>Microsoft Office Word</Application>
  <DocSecurity>0</DocSecurity>
  <Lines>288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USI</Company>
  <LinksUpToDate>false</LinksUpToDate>
  <CharactersWithSpaces>39241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Чубарова Ольга Сергеевна</cp:lastModifiedBy>
  <cp:revision>17</cp:revision>
  <cp:lastPrinted>2021-07-14T11:36:00Z</cp:lastPrinted>
  <dcterms:created xsi:type="dcterms:W3CDTF">2024-08-22T09:21:00Z</dcterms:created>
  <dcterms:modified xsi:type="dcterms:W3CDTF">2024-08-27T04:22:00Z</dcterms:modified>
</cp:coreProperties>
</file>